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A12672" w:rsidRDefault="00C64D3A" w:rsidP="00F01060">
      <w:pPr>
        <w:spacing w:line="400" w:lineRule="exact"/>
        <w:rPr>
          <w:rFonts w:ascii="仿宋_GB2312" w:eastAsia="仿宋_GB2312"/>
        </w:rPr>
      </w:pPr>
    </w:p>
    <w:p w:rsidR="00C64D3A" w:rsidRPr="00BA5135" w:rsidRDefault="00C64D3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22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C64D3A" w:rsidRPr="00D30682" w:rsidRDefault="00C64D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C64D3A" w:rsidRPr="00DC1136" w:rsidRDefault="00C64D3A" w:rsidP="002906E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C64D3A" w:rsidRPr="00A97257" w:rsidRDefault="00C64D3A" w:rsidP="00A97257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高新区财务结算</w:t>
      </w:r>
      <w:r w:rsidRPr="00A97257">
        <w:rPr>
          <w:rFonts w:ascii="仿宋_GB2312" w:eastAsia="仿宋_GB2312" w:cs="仿宋_GB2312" w:hint="eastAsia"/>
          <w:sz w:val="32"/>
          <w:szCs w:val="32"/>
        </w:rPr>
        <w:t>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C64D3A" w:rsidRDefault="00C64D3A" w:rsidP="002906E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64D3A" w:rsidRDefault="00C64D3A" w:rsidP="002906E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661.3</w:t>
      </w:r>
      <w:r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/>
          <w:sz w:val="32"/>
          <w:szCs w:val="32"/>
        </w:rPr>
        <w:t>524.8</w:t>
      </w:r>
      <w:r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/>
          <w:sz w:val="32"/>
          <w:szCs w:val="32"/>
        </w:rPr>
        <w:t>136.5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27.5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C64D3A" w:rsidRDefault="00C64D3A" w:rsidP="002906E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C64D3A" w:rsidRDefault="00C64D3A" w:rsidP="002906EA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64D3A" w:rsidRDefault="00C64D3A" w:rsidP="002906EA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C64D3A" w:rsidRDefault="00C64D3A" w:rsidP="002906EA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C64D3A" w:rsidRDefault="00C64D3A" w:rsidP="009B1A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C64D3A" w:rsidRDefault="00C64D3A" w:rsidP="00357028">
      <w:pPr>
        <w:spacing w:line="600" w:lineRule="exact"/>
        <w:ind w:firstLineChars="200" w:firstLine="31680"/>
      </w:pPr>
    </w:p>
    <w:sectPr w:rsidR="00C64D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D3A" w:rsidRDefault="00C64D3A" w:rsidP="00732BC3">
      <w:r>
        <w:separator/>
      </w:r>
    </w:p>
  </w:endnote>
  <w:endnote w:type="continuationSeparator" w:id="0">
    <w:p w:rsidR="00C64D3A" w:rsidRDefault="00C64D3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D3A" w:rsidRDefault="00C64D3A" w:rsidP="00732BC3">
      <w:r>
        <w:separator/>
      </w:r>
    </w:p>
  </w:footnote>
  <w:footnote w:type="continuationSeparator" w:id="0">
    <w:p w:rsidR="00C64D3A" w:rsidRDefault="00C64D3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22962"/>
    <w:rsid w:val="000A301E"/>
    <w:rsid w:val="001F35DE"/>
    <w:rsid w:val="00207E91"/>
    <w:rsid w:val="00264775"/>
    <w:rsid w:val="002906EA"/>
    <w:rsid w:val="00293320"/>
    <w:rsid w:val="002B70EE"/>
    <w:rsid w:val="002E526A"/>
    <w:rsid w:val="00357028"/>
    <w:rsid w:val="003A073E"/>
    <w:rsid w:val="003D53FC"/>
    <w:rsid w:val="003D7382"/>
    <w:rsid w:val="00405553"/>
    <w:rsid w:val="00466F62"/>
    <w:rsid w:val="004969A1"/>
    <w:rsid w:val="004B2C9B"/>
    <w:rsid w:val="00554255"/>
    <w:rsid w:val="005579EA"/>
    <w:rsid w:val="005759AC"/>
    <w:rsid w:val="00610445"/>
    <w:rsid w:val="00610DC9"/>
    <w:rsid w:val="006403A1"/>
    <w:rsid w:val="00644C8C"/>
    <w:rsid w:val="006C07C9"/>
    <w:rsid w:val="006C4C00"/>
    <w:rsid w:val="006D0AAD"/>
    <w:rsid w:val="00705BAC"/>
    <w:rsid w:val="00732BC3"/>
    <w:rsid w:val="00741747"/>
    <w:rsid w:val="007C4AE4"/>
    <w:rsid w:val="00832973"/>
    <w:rsid w:val="008807C4"/>
    <w:rsid w:val="00882C80"/>
    <w:rsid w:val="008E04B4"/>
    <w:rsid w:val="008E4F84"/>
    <w:rsid w:val="00951F1B"/>
    <w:rsid w:val="0095464E"/>
    <w:rsid w:val="009B1AAF"/>
    <w:rsid w:val="00A02063"/>
    <w:rsid w:val="00A12672"/>
    <w:rsid w:val="00A242C8"/>
    <w:rsid w:val="00A26843"/>
    <w:rsid w:val="00A409B1"/>
    <w:rsid w:val="00A747B9"/>
    <w:rsid w:val="00A97257"/>
    <w:rsid w:val="00B15DE9"/>
    <w:rsid w:val="00B174E6"/>
    <w:rsid w:val="00B175D7"/>
    <w:rsid w:val="00B96A04"/>
    <w:rsid w:val="00BA5135"/>
    <w:rsid w:val="00BD53C9"/>
    <w:rsid w:val="00C26496"/>
    <w:rsid w:val="00C3299E"/>
    <w:rsid w:val="00C64D3A"/>
    <w:rsid w:val="00CB29C8"/>
    <w:rsid w:val="00CC1473"/>
    <w:rsid w:val="00D1484A"/>
    <w:rsid w:val="00D30682"/>
    <w:rsid w:val="00D337E8"/>
    <w:rsid w:val="00D376FB"/>
    <w:rsid w:val="00D50E82"/>
    <w:rsid w:val="00D76683"/>
    <w:rsid w:val="00D7758D"/>
    <w:rsid w:val="00DA06FF"/>
    <w:rsid w:val="00DC1136"/>
    <w:rsid w:val="00EB6E55"/>
    <w:rsid w:val="00ED56AE"/>
    <w:rsid w:val="00EF390E"/>
    <w:rsid w:val="00F00A46"/>
    <w:rsid w:val="00F01060"/>
    <w:rsid w:val="00F1075A"/>
    <w:rsid w:val="00F27B3B"/>
    <w:rsid w:val="00F51D05"/>
    <w:rsid w:val="00F85926"/>
    <w:rsid w:val="00F86F19"/>
    <w:rsid w:val="00F95B71"/>
    <w:rsid w:val="00F9666B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47</Words>
  <Characters>270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2016-02-14T02:20:00Z</dcterms:created>
  <dcterms:modified xsi:type="dcterms:W3CDTF">2019-02-18T03:40:00Z</dcterms:modified>
</cp:coreProperties>
</file>