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A12672" w:rsidRDefault="003A47B1" w:rsidP="00F01060">
      <w:pPr>
        <w:spacing w:line="400" w:lineRule="exact"/>
        <w:rPr>
          <w:rFonts w:ascii="仿宋_GB2312" w:eastAsia="仿宋_GB2312"/>
          <w:szCs w:val="21"/>
        </w:rPr>
      </w:pPr>
    </w:p>
    <w:p w:rsidR="003A47B1" w:rsidRPr="00BA5135" w:rsidRDefault="003A47B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3A47B1" w:rsidRPr="00D30682" w:rsidRDefault="003A47B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3A47B1" w:rsidRPr="00DC1136" w:rsidRDefault="003A47B1" w:rsidP="009D40C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3A47B1" w:rsidRPr="00DA06FF" w:rsidRDefault="003A47B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高新区计划生育和妇幼保健中心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3A47B1" w:rsidRPr="00DC1136" w:rsidRDefault="003A47B1" w:rsidP="009D40C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</w:t>
      </w:r>
      <w:r w:rsidRPr="00DC1136">
        <w:rPr>
          <w:rFonts w:ascii="仿宋_GB2312" w:eastAsia="仿宋_GB2312" w:hint="eastAsia"/>
          <w:sz w:val="32"/>
          <w:szCs w:val="32"/>
        </w:rPr>
        <w:t>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 w:rsidRPr="00DC1136">
        <w:rPr>
          <w:rFonts w:ascii="仿宋_GB2312" w:eastAsia="仿宋_GB2312" w:hint="eastAsia"/>
          <w:sz w:val="32"/>
          <w:szCs w:val="32"/>
        </w:rPr>
        <w:t>年预算批复如下：</w:t>
      </w:r>
    </w:p>
    <w:p w:rsidR="003A47B1" w:rsidRPr="000A1461" w:rsidRDefault="003A47B1" w:rsidP="009D40C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 w:rsidRPr="00DC1136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654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575.9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/>
          <w:sz w:val="32"/>
          <w:szCs w:val="32"/>
        </w:rPr>
        <w:t>360</w:t>
      </w:r>
      <w:r>
        <w:rPr>
          <w:rFonts w:ascii="仿宋_GB2312" w:eastAsia="仿宋_GB2312" w:hint="eastAsia"/>
          <w:sz w:val="32"/>
          <w:szCs w:val="32"/>
        </w:rPr>
        <w:t>万元），商品和服务支出</w:t>
      </w:r>
      <w:r>
        <w:rPr>
          <w:rFonts w:ascii="仿宋_GB2312" w:eastAsia="仿宋_GB2312"/>
          <w:sz w:val="32"/>
          <w:szCs w:val="32"/>
        </w:rPr>
        <w:t>78.1</w:t>
      </w:r>
      <w:r w:rsidRPr="00DC1136">
        <w:rPr>
          <w:rFonts w:ascii="仿宋_GB2312" w:eastAsia="仿宋_GB2312" w:hint="eastAsia"/>
          <w:sz w:val="32"/>
          <w:szCs w:val="32"/>
        </w:rPr>
        <w:t>万元。</w:t>
      </w:r>
    </w:p>
    <w:p w:rsidR="003A47B1" w:rsidRPr="000A1461" w:rsidRDefault="003A47B1" w:rsidP="009D40CC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</w:t>
      </w:r>
      <w:r w:rsidRPr="000A1461">
        <w:rPr>
          <w:rFonts w:ascii="仿宋_GB2312" w:eastAsia="仿宋_GB2312" w:hint="eastAsia"/>
          <w:sz w:val="32"/>
          <w:szCs w:val="32"/>
        </w:rPr>
        <w:t>审批程序，保证专款专用。应本着“节约高效”的原则，提高财政资金的使用效益。</w:t>
      </w:r>
    </w:p>
    <w:p w:rsidR="003A47B1" w:rsidRDefault="003A47B1" w:rsidP="009D40CC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 w:rsidRPr="00DC1136"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 w:rsidRPr="000A1461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部门预算表</w:t>
      </w:r>
    </w:p>
    <w:p w:rsidR="003A47B1" w:rsidRDefault="003A47B1" w:rsidP="009D40CC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3A47B1" w:rsidRPr="000A1461" w:rsidRDefault="003A47B1" w:rsidP="009D40CC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 w:rsidRPr="000A1461">
        <w:rPr>
          <w:rFonts w:ascii="仿宋_GB2312" w:eastAsia="仿宋_GB2312" w:hint="eastAsia"/>
          <w:sz w:val="32"/>
          <w:szCs w:val="32"/>
        </w:rPr>
        <w:t>高新区财政局</w:t>
      </w:r>
    </w:p>
    <w:p w:rsidR="003A47B1" w:rsidRPr="003F5A6F" w:rsidRDefault="003A47B1" w:rsidP="003C2191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 w:rsidRPr="003F5A6F">
          <w:rPr>
            <w:rFonts w:ascii="仿宋_GB2312" w:eastAsia="仿宋_GB2312"/>
            <w:sz w:val="32"/>
            <w:szCs w:val="32"/>
          </w:rPr>
          <w:t>201</w:t>
        </w:r>
        <w:r>
          <w:rPr>
            <w:rFonts w:ascii="仿宋_GB2312" w:eastAsia="仿宋_GB2312"/>
            <w:sz w:val="32"/>
            <w:szCs w:val="32"/>
          </w:rPr>
          <w:t>9</w:t>
        </w:r>
        <w:r w:rsidRPr="003F5A6F"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 w:rsidRPr="003F5A6F"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 w:rsidRPr="003F5A6F"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3A47B1" w:rsidRDefault="003A47B1"/>
    <w:sectPr w:rsidR="003A47B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7B1" w:rsidRDefault="003A47B1" w:rsidP="00732BC3">
      <w:r>
        <w:separator/>
      </w:r>
    </w:p>
  </w:endnote>
  <w:endnote w:type="continuationSeparator" w:id="0">
    <w:p w:rsidR="003A47B1" w:rsidRDefault="003A47B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7B1" w:rsidRDefault="003A47B1" w:rsidP="00732BC3">
      <w:r>
        <w:separator/>
      </w:r>
    </w:p>
  </w:footnote>
  <w:footnote w:type="continuationSeparator" w:id="0">
    <w:p w:rsidR="003A47B1" w:rsidRDefault="003A47B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90CCE"/>
    <w:rsid w:val="000A1461"/>
    <w:rsid w:val="000A301E"/>
    <w:rsid w:val="001476B5"/>
    <w:rsid w:val="00180902"/>
    <w:rsid w:val="001875D9"/>
    <w:rsid w:val="001C2D73"/>
    <w:rsid w:val="001E498A"/>
    <w:rsid w:val="001F3368"/>
    <w:rsid w:val="001F35DE"/>
    <w:rsid w:val="002557DE"/>
    <w:rsid w:val="002575B1"/>
    <w:rsid w:val="00264775"/>
    <w:rsid w:val="002A686E"/>
    <w:rsid w:val="002B5D14"/>
    <w:rsid w:val="002B70EE"/>
    <w:rsid w:val="002C3608"/>
    <w:rsid w:val="002C53AB"/>
    <w:rsid w:val="002E526A"/>
    <w:rsid w:val="002E77F1"/>
    <w:rsid w:val="00330AA8"/>
    <w:rsid w:val="003411A0"/>
    <w:rsid w:val="00376435"/>
    <w:rsid w:val="003A47B1"/>
    <w:rsid w:val="003C2191"/>
    <w:rsid w:val="003D53FC"/>
    <w:rsid w:val="003D7382"/>
    <w:rsid w:val="003F5A6F"/>
    <w:rsid w:val="00436A1C"/>
    <w:rsid w:val="0043712A"/>
    <w:rsid w:val="004969A1"/>
    <w:rsid w:val="004B2C9B"/>
    <w:rsid w:val="004E4F36"/>
    <w:rsid w:val="00512357"/>
    <w:rsid w:val="005234A4"/>
    <w:rsid w:val="005579EA"/>
    <w:rsid w:val="00565B43"/>
    <w:rsid w:val="005677D0"/>
    <w:rsid w:val="005A2E14"/>
    <w:rsid w:val="005A48F9"/>
    <w:rsid w:val="005C225A"/>
    <w:rsid w:val="005D1DF4"/>
    <w:rsid w:val="005D2D72"/>
    <w:rsid w:val="00610445"/>
    <w:rsid w:val="00610DC9"/>
    <w:rsid w:val="006403A1"/>
    <w:rsid w:val="00644C8C"/>
    <w:rsid w:val="00653E1C"/>
    <w:rsid w:val="0067706A"/>
    <w:rsid w:val="006B26DB"/>
    <w:rsid w:val="006C4C00"/>
    <w:rsid w:val="006F2DA2"/>
    <w:rsid w:val="00705BAC"/>
    <w:rsid w:val="00732BC3"/>
    <w:rsid w:val="00741747"/>
    <w:rsid w:val="00742F48"/>
    <w:rsid w:val="00792F4C"/>
    <w:rsid w:val="007B3C1B"/>
    <w:rsid w:val="007C4026"/>
    <w:rsid w:val="007C4AE4"/>
    <w:rsid w:val="007E0315"/>
    <w:rsid w:val="007E5C87"/>
    <w:rsid w:val="00810AC6"/>
    <w:rsid w:val="00810B3D"/>
    <w:rsid w:val="00814BE4"/>
    <w:rsid w:val="00832973"/>
    <w:rsid w:val="0085657D"/>
    <w:rsid w:val="0088631F"/>
    <w:rsid w:val="008A38B0"/>
    <w:rsid w:val="008C2452"/>
    <w:rsid w:val="008E04B4"/>
    <w:rsid w:val="008E4F84"/>
    <w:rsid w:val="009401AF"/>
    <w:rsid w:val="0095464E"/>
    <w:rsid w:val="009869C3"/>
    <w:rsid w:val="009D40CC"/>
    <w:rsid w:val="00A02063"/>
    <w:rsid w:val="00A12672"/>
    <w:rsid w:val="00A26843"/>
    <w:rsid w:val="00A47766"/>
    <w:rsid w:val="00A747B9"/>
    <w:rsid w:val="00AD6ED9"/>
    <w:rsid w:val="00B174E6"/>
    <w:rsid w:val="00B175D7"/>
    <w:rsid w:val="00B205E0"/>
    <w:rsid w:val="00B40229"/>
    <w:rsid w:val="00B40354"/>
    <w:rsid w:val="00BA5135"/>
    <w:rsid w:val="00BD53C9"/>
    <w:rsid w:val="00C26496"/>
    <w:rsid w:val="00C97DB7"/>
    <w:rsid w:val="00CB5E90"/>
    <w:rsid w:val="00CC1473"/>
    <w:rsid w:val="00CC5CE2"/>
    <w:rsid w:val="00D26EF5"/>
    <w:rsid w:val="00D30682"/>
    <w:rsid w:val="00D337E8"/>
    <w:rsid w:val="00D376FB"/>
    <w:rsid w:val="00D50E82"/>
    <w:rsid w:val="00D7758D"/>
    <w:rsid w:val="00DA06FF"/>
    <w:rsid w:val="00DC1136"/>
    <w:rsid w:val="00DE36B2"/>
    <w:rsid w:val="00E56266"/>
    <w:rsid w:val="00E774F7"/>
    <w:rsid w:val="00EB6E55"/>
    <w:rsid w:val="00ED2E89"/>
    <w:rsid w:val="00ED56AE"/>
    <w:rsid w:val="00EF390E"/>
    <w:rsid w:val="00F00A46"/>
    <w:rsid w:val="00F01060"/>
    <w:rsid w:val="00F07379"/>
    <w:rsid w:val="00F1075A"/>
    <w:rsid w:val="00F16EA8"/>
    <w:rsid w:val="00F32679"/>
    <w:rsid w:val="00F40AFB"/>
    <w:rsid w:val="00F51288"/>
    <w:rsid w:val="00F51D05"/>
    <w:rsid w:val="00F85926"/>
    <w:rsid w:val="00F86F19"/>
    <w:rsid w:val="00F91F68"/>
    <w:rsid w:val="00F95B71"/>
    <w:rsid w:val="00FA2866"/>
    <w:rsid w:val="00FA765B"/>
    <w:rsid w:val="00FD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47</Words>
  <Characters>272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19</cp:revision>
  <cp:lastPrinted>2019-02-19T06:05:00Z</cp:lastPrinted>
  <dcterms:created xsi:type="dcterms:W3CDTF">2016-02-14T02:58:00Z</dcterms:created>
  <dcterms:modified xsi:type="dcterms:W3CDTF">2019-02-19T06:08:00Z</dcterms:modified>
</cp:coreProperties>
</file>