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BA5135" w:rsidRDefault="0086127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86127F" w:rsidRPr="00D30682" w:rsidRDefault="0086127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86127F" w:rsidRPr="00DC1136" w:rsidRDefault="0086127F" w:rsidP="003B471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86127F" w:rsidRPr="00DA06FF" w:rsidRDefault="0086127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高新区国土资源监察大队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86127F" w:rsidRDefault="0086127F" w:rsidP="003B471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86127F" w:rsidRDefault="0086127F" w:rsidP="003B471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76.7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65.7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86127F" w:rsidRDefault="0086127F" w:rsidP="003B471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86127F" w:rsidRDefault="0086127F" w:rsidP="003B4714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6127F" w:rsidRDefault="0086127F" w:rsidP="003B4714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86127F" w:rsidRDefault="0086127F" w:rsidP="003B4714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86127F" w:rsidRDefault="0086127F" w:rsidP="00A5789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86127F" w:rsidRDefault="0086127F" w:rsidP="00573E62">
      <w:pPr>
        <w:spacing w:line="600" w:lineRule="exact"/>
        <w:ind w:firstLineChars="200" w:firstLine="31680"/>
      </w:pPr>
    </w:p>
    <w:sectPr w:rsidR="0086127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27F" w:rsidRDefault="0086127F" w:rsidP="00732BC3">
      <w:r>
        <w:separator/>
      </w:r>
    </w:p>
  </w:endnote>
  <w:endnote w:type="continuationSeparator" w:id="0">
    <w:p w:rsidR="0086127F" w:rsidRDefault="0086127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27F" w:rsidRDefault="0086127F" w:rsidP="00732BC3">
      <w:r>
        <w:separator/>
      </w:r>
    </w:p>
  </w:footnote>
  <w:footnote w:type="continuationSeparator" w:id="0">
    <w:p w:rsidR="0086127F" w:rsidRDefault="0086127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3407D"/>
    <w:rsid w:val="00082115"/>
    <w:rsid w:val="000A301E"/>
    <w:rsid w:val="000C5FDC"/>
    <w:rsid w:val="001266D1"/>
    <w:rsid w:val="00180902"/>
    <w:rsid w:val="00181A34"/>
    <w:rsid w:val="001875D9"/>
    <w:rsid w:val="001C2D73"/>
    <w:rsid w:val="001F35DE"/>
    <w:rsid w:val="001F4BED"/>
    <w:rsid w:val="0020224B"/>
    <w:rsid w:val="002147DD"/>
    <w:rsid w:val="00234F81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76435"/>
    <w:rsid w:val="003B4714"/>
    <w:rsid w:val="003D53FC"/>
    <w:rsid w:val="003D6751"/>
    <w:rsid w:val="003D7382"/>
    <w:rsid w:val="0043712A"/>
    <w:rsid w:val="004435AC"/>
    <w:rsid w:val="00452438"/>
    <w:rsid w:val="004878CD"/>
    <w:rsid w:val="004969A1"/>
    <w:rsid w:val="004B0AA4"/>
    <w:rsid w:val="004B2C9B"/>
    <w:rsid w:val="005234A4"/>
    <w:rsid w:val="005579EA"/>
    <w:rsid w:val="00573E62"/>
    <w:rsid w:val="005A48F9"/>
    <w:rsid w:val="005C6902"/>
    <w:rsid w:val="005D1DF4"/>
    <w:rsid w:val="00610445"/>
    <w:rsid w:val="00610DC9"/>
    <w:rsid w:val="006403A1"/>
    <w:rsid w:val="00644C8C"/>
    <w:rsid w:val="00653E1C"/>
    <w:rsid w:val="00671612"/>
    <w:rsid w:val="006A6B78"/>
    <w:rsid w:val="006C39EB"/>
    <w:rsid w:val="006C3E35"/>
    <w:rsid w:val="006C4C00"/>
    <w:rsid w:val="006E4313"/>
    <w:rsid w:val="00705BAC"/>
    <w:rsid w:val="00732BC3"/>
    <w:rsid w:val="007335D4"/>
    <w:rsid w:val="00741747"/>
    <w:rsid w:val="007C4026"/>
    <w:rsid w:val="007C4AE4"/>
    <w:rsid w:val="007E0315"/>
    <w:rsid w:val="00810AC6"/>
    <w:rsid w:val="00832973"/>
    <w:rsid w:val="0085657D"/>
    <w:rsid w:val="0086127F"/>
    <w:rsid w:val="0089402B"/>
    <w:rsid w:val="008C5919"/>
    <w:rsid w:val="008E04B4"/>
    <w:rsid w:val="008E4F84"/>
    <w:rsid w:val="00906BA8"/>
    <w:rsid w:val="0095464E"/>
    <w:rsid w:val="0098600C"/>
    <w:rsid w:val="009869C3"/>
    <w:rsid w:val="00A02063"/>
    <w:rsid w:val="00A10D8D"/>
    <w:rsid w:val="00A12672"/>
    <w:rsid w:val="00A26843"/>
    <w:rsid w:val="00A3688D"/>
    <w:rsid w:val="00A47766"/>
    <w:rsid w:val="00A57890"/>
    <w:rsid w:val="00A66E2D"/>
    <w:rsid w:val="00A7108D"/>
    <w:rsid w:val="00A747B9"/>
    <w:rsid w:val="00AA574D"/>
    <w:rsid w:val="00B174E6"/>
    <w:rsid w:val="00B175D7"/>
    <w:rsid w:val="00B34B81"/>
    <w:rsid w:val="00B42182"/>
    <w:rsid w:val="00B5617E"/>
    <w:rsid w:val="00B90A81"/>
    <w:rsid w:val="00BA5135"/>
    <w:rsid w:val="00BB1886"/>
    <w:rsid w:val="00BD53C9"/>
    <w:rsid w:val="00C26496"/>
    <w:rsid w:val="00CB5E90"/>
    <w:rsid w:val="00CC1473"/>
    <w:rsid w:val="00D30682"/>
    <w:rsid w:val="00D337E8"/>
    <w:rsid w:val="00D376FB"/>
    <w:rsid w:val="00D50E82"/>
    <w:rsid w:val="00D57FB8"/>
    <w:rsid w:val="00D7758D"/>
    <w:rsid w:val="00DA06FF"/>
    <w:rsid w:val="00DC1136"/>
    <w:rsid w:val="00DC4922"/>
    <w:rsid w:val="00E21FBA"/>
    <w:rsid w:val="00E274AD"/>
    <w:rsid w:val="00E81817"/>
    <w:rsid w:val="00E90DD1"/>
    <w:rsid w:val="00E92701"/>
    <w:rsid w:val="00EB6E55"/>
    <w:rsid w:val="00ED56AE"/>
    <w:rsid w:val="00EE1E34"/>
    <w:rsid w:val="00EE31B7"/>
    <w:rsid w:val="00EF390E"/>
    <w:rsid w:val="00F0042D"/>
    <w:rsid w:val="00F00A46"/>
    <w:rsid w:val="00F01060"/>
    <w:rsid w:val="00F1075A"/>
    <w:rsid w:val="00F32679"/>
    <w:rsid w:val="00F370EA"/>
    <w:rsid w:val="00F51D05"/>
    <w:rsid w:val="00F85926"/>
    <w:rsid w:val="00F86F19"/>
    <w:rsid w:val="00F95B71"/>
    <w:rsid w:val="00FA765B"/>
    <w:rsid w:val="00FC1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48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45</Words>
  <Characters>257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12</cp:revision>
  <cp:lastPrinted>2016-02-06T07:02:00Z</cp:lastPrinted>
  <dcterms:created xsi:type="dcterms:W3CDTF">2016-02-14T05:50:00Z</dcterms:created>
  <dcterms:modified xsi:type="dcterms:W3CDTF">2019-02-18T02:55:00Z</dcterms:modified>
</cp:coreProperties>
</file>