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A12672" w:rsidRDefault="000D123B" w:rsidP="00F01060">
      <w:pPr>
        <w:spacing w:line="400" w:lineRule="exact"/>
        <w:rPr>
          <w:rFonts w:ascii="仿宋_GB2312" w:eastAsia="仿宋_GB2312"/>
          <w:szCs w:val="21"/>
        </w:rPr>
      </w:pPr>
    </w:p>
    <w:p w:rsidR="000D123B" w:rsidRPr="00BA5135" w:rsidRDefault="000D123B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D123B" w:rsidRPr="00D30682" w:rsidRDefault="000D123B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D123B" w:rsidRPr="00DC1136" w:rsidRDefault="000D123B" w:rsidP="0087346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0D123B" w:rsidRPr="00DA06FF" w:rsidRDefault="000D123B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高新区坦城幼儿园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D123B" w:rsidRDefault="000D123B" w:rsidP="0087346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0D123B" w:rsidRDefault="000D123B" w:rsidP="0087346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276.1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/>
          <w:sz w:val="32"/>
          <w:szCs w:val="32"/>
        </w:rPr>
        <w:t>276.1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D123B" w:rsidRDefault="000D123B" w:rsidP="0087346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D123B" w:rsidRDefault="000D123B" w:rsidP="0087346C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D123B" w:rsidRDefault="000D123B" w:rsidP="0087346C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0D123B" w:rsidRDefault="000D123B" w:rsidP="0087346C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D123B" w:rsidRDefault="000D123B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0D123B" w:rsidRDefault="000D123B" w:rsidP="004E39F1">
      <w:pPr>
        <w:spacing w:line="600" w:lineRule="exact"/>
        <w:ind w:firstLineChars="200" w:firstLine="31680"/>
      </w:pPr>
    </w:p>
    <w:sectPr w:rsidR="000D123B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3B" w:rsidRDefault="000D123B" w:rsidP="00732BC3">
      <w:r>
        <w:separator/>
      </w:r>
    </w:p>
  </w:endnote>
  <w:endnote w:type="continuationSeparator" w:id="0">
    <w:p w:rsidR="000D123B" w:rsidRDefault="000D123B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3B" w:rsidRDefault="000D123B" w:rsidP="00732BC3">
      <w:r>
        <w:separator/>
      </w:r>
    </w:p>
  </w:footnote>
  <w:footnote w:type="continuationSeparator" w:id="0">
    <w:p w:rsidR="000D123B" w:rsidRDefault="000D123B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3871"/>
    <w:rsid w:val="0003330D"/>
    <w:rsid w:val="00061F4D"/>
    <w:rsid w:val="0007706B"/>
    <w:rsid w:val="00085B2A"/>
    <w:rsid w:val="0009036B"/>
    <w:rsid w:val="000A301E"/>
    <w:rsid w:val="000A3D1B"/>
    <w:rsid w:val="000C5FDC"/>
    <w:rsid w:val="000D123B"/>
    <w:rsid w:val="00104DE1"/>
    <w:rsid w:val="0012549A"/>
    <w:rsid w:val="00144D2E"/>
    <w:rsid w:val="00164521"/>
    <w:rsid w:val="00180902"/>
    <w:rsid w:val="00181A34"/>
    <w:rsid w:val="001875D9"/>
    <w:rsid w:val="001927D1"/>
    <w:rsid w:val="001A68F1"/>
    <w:rsid w:val="001A6F5D"/>
    <w:rsid w:val="001C2D73"/>
    <w:rsid w:val="001F35DE"/>
    <w:rsid w:val="00201EBA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23F05"/>
    <w:rsid w:val="003411A0"/>
    <w:rsid w:val="00376435"/>
    <w:rsid w:val="003810F4"/>
    <w:rsid w:val="003B3ED0"/>
    <w:rsid w:val="003C6DDE"/>
    <w:rsid w:val="003D53FC"/>
    <w:rsid w:val="003D6751"/>
    <w:rsid w:val="003D7382"/>
    <w:rsid w:val="0043712A"/>
    <w:rsid w:val="004435AC"/>
    <w:rsid w:val="004508E8"/>
    <w:rsid w:val="00452438"/>
    <w:rsid w:val="004571C4"/>
    <w:rsid w:val="004606D8"/>
    <w:rsid w:val="004644DB"/>
    <w:rsid w:val="004648E2"/>
    <w:rsid w:val="00486947"/>
    <w:rsid w:val="004969A1"/>
    <w:rsid w:val="004B2C9B"/>
    <w:rsid w:val="004E39F1"/>
    <w:rsid w:val="005162AF"/>
    <w:rsid w:val="005234A4"/>
    <w:rsid w:val="005579EA"/>
    <w:rsid w:val="005A48F9"/>
    <w:rsid w:val="005B61ED"/>
    <w:rsid w:val="005D1DF4"/>
    <w:rsid w:val="005D3640"/>
    <w:rsid w:val="00610445"/>
    <w:rsid w:val="00610DC9"/>
    <w:rsid w:val="006347A0"/>
    <w:rsid w:val="006403A1"/>
    <w:rsid w:val="00644C8C"/>
    <w:rsid w:val="00653E1C"/>
    <w:rsid w:val="00692A42"/>
    <w:rsid w:val="006C326B"/>
    <w:rsid w:val="006C3E35"/>
    <w:rsid w:val="006C4C00"/>
    <w:rsid w:val="006D2EC1"/>
    <w:rsid w:val="006E1BD8"/>
    <w:rsid w:val="006E4313"/>
    <w:rsid w:val="006E6F17"/>
    <w:rsid w:val="00705BAC"/>
    <w:rsid w:val="00732BC3"/>
    <w:rsid w:val="00741747"/>
    <w:rsid w:val="00742C05"/>
    <w:rsid w:val="00751EA9"/>
    <w:rsid w:val="007769AE"/>
    <w:rsid w:val="007C4026"/>
    <w:rsid w:val="007C4AE4"/>
    <w:rsid w:val="007E0315"/>
    <w:rsid w:val="007E2E72"/>
    <w:rsid w:val="007E2EB2"/>
    <w:rsid w:val="00810AC6"/>
    <w:rsid w:val="00832973"/>
    <w:rsid w:val="00834C21"/>
    <w:rsid w:val="0085657D"/>
    <w:rsid w:val="0087346C"/>
    <w:rsid w:val="0089402B"/>
    <w:rsid w:val="008A335F"/>
    <w:rsid w:val="008C5919"/>
    <w:rsid w:val="008E04B4"/>
    <w:rsid w:val="008E0B41"/>
    <w:rsid w:val="008E4F84"/>
    <w:rsid w:val="00902B83"/>
    <w:rsid w:val="00906BA8"/>
    <w:rsid w:val="009439DC"/>
    <w:rsid w:val="0095464E"/>
    <w:rsid w:val="00972025"/>
    <w:rsid w:val="009869C3"/>
    <w:rsid w:val="009C2B19"/>
    <w:rsid w:val="00A02063"/>
    <w:rsid w:val="00A12672"/>
    <w:rsid w:val="00A26843"/>
    <w:rsid w:val="00A3688D"/>
    <w:rsid w:val="00A47766"/>
    <w:rsid w:val="00A52707"/>
    <w:rsid w:val="00A66E2D"/>
    <w:rsid w:val="00A7108D"/>
    <w:rsid w:val="00A7152C"/>
    <w:rsid w:val="00A747B9"/>
    <w:rsid w:val="00A9796E"/>
    <w:rsid w:val="00AA574D"/>
    <w:rsid w:val="00AF72C2"/>
    <w:rsid w:val="00B174E6"/>
    <w:rsid w:val="00B175D7"/>
    <w:rsid w:val="00B208F0"/>
    <w:rsid w:val="00B34B81"/>
    <w:rsid w:val="00B42182"/>
    <w:rsid w:val="00B66AAB"/>
    <w:rsid w:val="00BA5135"/>
    <w:rsid w:val="00BB1886"/>
    <w:rsid w:val="00BD53C9"/>
    <w:rsid w:val="00C26496"/>
    <w:rsid w:val="00C37704"/>
    <w:rsid w:val="00C92276"/>
    <w:rsid w:val="00CB5D4B"/>
    <w:rsid w:val="00CB5E90"/>
    <w:rsid w:val="00CC1473"/>
    <w:rsid w:val="00D30682"/>
    <w:rsid w:val="00D337E8"/>
    <w:rsid w:val="00D35F34"/>
    <w:rsid w:val="00D376FB"/>
    <w:rsid w:val="00D50E82"/>
    <w:rsid w:val="00D57FB8"/>
    <w:rsid w:val="00D7758D"/>
    <w:rsid w:val="00DA06FF"/>
    <w:rsid w:val="00DC1136"/>
    <w:rsid w:val="00DE7A2C"/>
    <w:rsid w:val="00E12661"/>
    <w:rsid w:val="00E21FBA"/>
    <w:rsid w:val="00E90DD1"/>
    <w:rsid w:val="00E92701"/>
    <w:rsid w:val="00EB6E55"/>
    <w:rsid w:val="00EC2E73"/>
    <w:rsid w:val="00EC3A81"/>
    <w:rsid w:val="00EC5342"/>
    <w:rsid w:val="00ED56AE"/>
    <w:rsid w:val="00EF390E"/>
    <w:rsid w:val="00F003F3"/>
    <w:rsid w:val="00F00A46"/>
    <w:rsid w:val="00F01060"/>
    <w:rsid w:val="00F1075A"/>
    <w:rsid w:val="00F32679"/>
    <w:rsid w:val="00F35475"/>
    <w:rsid w:val="00F3576F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42</Words>
  <Characters>240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10</cp:revision>
  <cp:lastPrinted>2016-02-06T07:02:00Z</cp:lastPrinted>
  <dcterms:created xsi:type="dcterms:W3CDTF">2017-02-14T03:47:00Z</dcterms:created>
  <dcterms:modified xsi:type="dcterms:W3CDTF">2019-02-18T02:59:00Z</dcterms:modified>
</cp:coreProperties>
</file>