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BA5135" w:rsidRDefault="0030529F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86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0529F" w:rsidRPr="00D30682" w:rsidRDefault="0030529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30529F" w:rsidRPr="00DC1136" w:rsidRDefault="0030529F" w:rsidP="000F2CF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30529F" w:rsidRPr="00DA06FF" w:rsidRDefault="0030529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高新区第二实验幼儿园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30529F" w:rsidRDefault="0030529F" w:rsidP="000F2CF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30529F" w:rsidRDefault="0030529F" w:rsidP="000F2CF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603.2</w:t>
      </w:r>
      <w:r>
        <w:rPr>
          <w:rFonts w:ascii="仿宋_GB2312" w:eastAsia="仿宋_GB2312" w:hint="eastAsia"/>
          <w:sz w:val="32"/>
          <w:szCs w:val="32"/>
        </w:rPr>
        <w:t>万元，包括：商品和服务支出</w:t>
      </w:r>
      <w:r>
        <w:rPr>
          <w:rFonts w:ascii="仿宋_GB2312" w:eastAsia="仿宋_GB2312"/>
          <w:sz w:val="32"/>
          <w:szCs w:val="32"/>
        </w:rPr>
        <w:t>603.2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30529F" w:rsidRDefault="0030529F" w:rsidP="000F2CF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0529F" w:rsidRDefault="0030529F" w:rsidP="000F2CFA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30529F" w:rsidRDefault="0030529F" w:rsidP="000F2CFA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30529F" w:rsidRDefault="0030529F" w:rsidP="000F2CFA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30529F" w:rsidRDefault="0030529F" w:rsidP="0060060D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2019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0529F" w:rsidRDefault="0030529F" w:rsidP="009E2206">
      <w:pPr>
        <w:spacing w:line="600" w:lineRule="exact"/>
        <w:ind w:firstLineChars="200" w:firstLine="31680"/>
      </w:pPr>
    </w:p>
    <w:sectPr w:rsidR="0030529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29F" w:rsidRDefault="0030529F" w:rsidP="00732BC3">
      <w:r>
        <w:separator/>
      </w:r>
    </w:p>
  </w:endnote>
  <w:endnote w:type="continuationSeparator" w:id="0">
    <w:p w:rsidR="0030529F" w:rsidRDefault="0030529F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29F" w:rsidRDefault="0030529F" w:rsidP="00732BC3">
      <w:r>
        <w:separator/>
      </w:r>
    </w:p>
  </w:footnote>
  <w:footnote w:type="continuationSeparator" w:id="0">
    <w:p w:rsidR="0030529F" w:rsidRDefault="0030529F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159A0"/>
    <w:rsid w:val="0003330D"/>
    <w:rsid w:val="0007706B"/>
    <w:rsid w:val="00085B2A"/>
    <w:rsid w:val="000A301E"/>
    <w:rsid w:val="000A3D1B"/>
    <w:rsid w:val="000C5FDC"/>
    <w:rsid w:val="000F2CFA"/>
    <w:rsid w:val="0012549A"/>
    <w:rsid w:val="00144D2E"/>
    <w:rsid w:val="00180902"/>
    <w:rsid w:val="00181A34"/>
    <w:rsid w:val="001875D9"/>
    <w:rsid w:val="001927D1"/>
    <w:rsid w:val="001A6F5D"/>
    <w:rsid w:val="001C2D73"/>
    <w:rsid w:val="001F35DE"/>
    <w:rsid w:val="002557DE"/>
    <w:rsid w:val="002575B1"/>
    <w:rsid w:val="00264775"/>
    <w:rsid w:val="00281774"/>
    <w:rsid w:val="00295380"/>
    <w:rsid w:val="002B5D14"/>
    <w:rsid w:val="002B70EE"/>
    <w:rsid w:val="002C3608"/>
    <w:rsid w:val="002E526A"/>
    <w:rsid w:val="002E77F1"/>
    <w:rsid w:val="003016C8"/>
    <w:rsid w:val="0030529F"/>
    <w:rsid w:val="003411A0"/>
    <w:rsid w:val="00362EAF"/>
    <w:rsid w:val="00376435"/>
    <w:rsid w:val="003D53FC"/>
    <w:rsid w:val="003D6751"/>
    <w:rsid w:val="003D7382"/>
    <w:rsid w:val="00404364"/>
    <w:rsid w:val="00404F0C"/>
    <w:rsid w:val="0043712A"/>
    <w:rsid w:val="004435AC"/>
    <w:rsid w:val="00452438"/>
    <w:rsid w:val="004606D8"/>
    <w:rsid w:val="004644DB"/>
    <w:rsid w:val="00486947"/>
    <w:rsid w:val="004969A1"/>
    <w:rsid w:val="004B2C9B"/>
    <w:rsid w:val="00510C56"/>
    <w:rsid w:val="005162AF"/>
    <w:rsid w:val="005234A4"/>
    <w:rsid w:val="005579EA"/>
    <w:rsid w:val="005A48F9"/>
    <w:rsid w:val="005B61ED"/>
    <w:rsid w:val="005B7DD1"/>
    <w:rsid w:val="005C183A"/>
    <w:rsid w:val="005D1DF4"/>
    <w:rsid w:val="005F78D0"/>
    <w:rsid w:val="0060060D"/>
    <w:rsid w:val="00610445"/>
    <w:rsid w:val="00610DC9"/>
    <w:rsid w:val="006347A0"/>
    <w:rsid w:val="006403A1"/>
    <w:rsid w:val="00644C8C"/>
    <w:rsid w:val="00653E1C"/>
    <w:rsid w:val="006C3E35"/>
    <w:rsid w:val="006C4C00"/>
    <w:rsid w:val="006D2EC1"/>
    <w:rsid w:val="006E4313"/>
    <w:rsid w:val="00705BAC"/>
    <w:rsid w:val="00732BC3"/>
    <w:rsid w:val="00741747"/>
    <w:rsid w:val="00742C05"/>
    <w:rsid w:val="007769AE"/>
    <w:rsid w:val="007B6449"/>
    <w:rsid w:val="007C4026"/>
    <w:rsid w:val="007C4AE4"/>
    <w:rsid w:val="007E0315"/>
    <w:rsid w:val="007E4CA2"/>
    <w:rsid w:val="0080443D"/>
    <w:rsid w:val="00810AC6"/>
    <w:rsid w:val="00832973"/>
    <w:rsid w:val="0085657D"/>
    <w:rsid w:val="0089402B"/>
    <w:rsid w:val="008A45B5"/>
    <w:rsid w:val="008C5919"/>
    <w:rsid w:val="008E04B4"/>
    <w:rsid w:val="008E4F84"/>
    <w:rsid w:val="008F08E1"/>
    <w:rsid w:val="00906BA8"/>
    <w:rsid w:val="0095464E"/>
    <w:rsid w:val="009869C3"/>
    <w:rsid w:val="009C0C43"/>
    <w:rsid w:val="009E2206"/>
    <w:rsid w:val="009E4B29"/>
    <w:rsid w:val="00A02063"/>
    <w:rsid w:val="00A12672"/>
    <w:rsid w:val="00A166B5"/>
    <w:rsid w:val="00A26843"/>
    <w:rsid w:val="00A3688D"/>
    <w:rsid w:val="00A47766"/>
    <w:rsid w:val="00A5046B"/>
    <w:rsid w:val="00A66E2D"/>
    <w:rsid w:val="00A7108D"/>
    <w:rsid w:val="00A747B9"/>
    <w:rsid w:val="00AA574D"/>
    <w:rsid w:val="00AB4B4D"/>
    <w:rsid w:val="00AC30AE"/>
    <w:rsid w:val="00AF72C2"/>
    <w:rsid w:val="00B10851"/>
    <w:rsid w:val="00B174E6"/>
    <w:rsid w:val="00B175D7"/>
    <w:rsid w:val="00B31D8F"/>
    <w:rsid w:val="00B34B81"/>
    <w:rsid w:val="00B42182"/>
    <w:rsid w:val="00B61B5E"/>
    <w:rsid w:val="00BA5135"/>
    <w:rsid w:val="00BB1886"/>
    <w:rsid w:val="00BD4341"/>
    <w:rsid w:val="00BD53C9"/>
    <w:rsid w:val="00C02859"/>
    <w:rsid w:val="00C26496"/>
    <w:rsid w:val="00C37704"/>
    <w:rsid w:val="00C43C12"/>
    <w:rsid w:val="00C51E39"/>
    <w:rsid w:val="00C92276"/>
    <w:rsid w:val="00C964E5"/>
    <w:rsid w:val="00CA78C0"/>
    <w:rsid w:val="00CB5E90"/>
    <w:rsid w:val="00CC1473"/>
    <w:rsid w:val="00CF791A"/>
    <w:rsid w:val="00D30682"/>
    <w:rsid w:val="00D337E8"/>
    <w:rsid w:val="00D376FB"/>
    <w:rsid w:val="00D50E82"/>
    <w:rsid w:val="00D57FB8"/>
    <w:rsid w:val="00D7758D"/>
    <w:rsid w:val="00DA06FF"/>
    <w:rsid w:val="00DC1136"/>
    <w:rsid w:val="00DE7A2C"/>
    <w:rsid w:val="00E21FBA"/>
    <w:rsid w:val="00E90DD1"/>
    <w:rsid w:val="00E92701"/>
    <w:rsid w:val="00EB6E55"/>
    <w:rsid w:val="00EC2E73"/>
    <w:rsid w:val="00EC3A81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42</Words>
  <Characters>242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13</cp:revision>
  <cp:lastPrinted>2016-02-06T07:02:00Z</cp:lastPrinted>
  <dcterms:created xsi:type="dcterms:W3CDTF">2016-12-11T05:18:00Z</dcterms:created>
  <dcterms:modified xsi:type="dcterms:W3CDTF">2019-02-18T02:51:00Z</dcterms:modified>
</cp:coreProperties>
</file>