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754" w:rsidRPr="00A12672" w:rsidRDefault="00386754" w:rsidP="00F01060">
      <w:pPr>
        <w:spacing w:line="400" w:lineRule="exact"/>
        <w:rPr>
          <w:rFonts w:ascii="仿宋_GB2312" w:eastAsia="仿宋_GB2312"/>
        </w:rPr>
      </w:pPr>
    </w:p>
    <w:p w:rsidR="00386754" w:rsidRPr="00A12672" w:rsidRDefault="00386754" w:rsidP="00F01060">
      <w:pPr>
        <w:spacing w:line="400" w:lineRule="exact"/>
        <w:rPr>
          <w:rFonts w:ascii="仿宋_GB2312" w:eastAsia="仿宋_GB2312"/>
        </w:rPr>
      </w:pPr>
    </w:p>
    <w:p w:rsidR="00386754" w:rsidRPr="00A12672" w:rsidRDefault="00386754" w:rsidP="00F01060">
      <w:pPr>
        <w:spacing w:line="400" w:lineRule="exact"/>
        <w:rPr>
          <w:rFonts w:ascii="仿宋_GB2312" w:eastAsia="仿宋_GB2312"/>
        </w:rPr>
      </w:pPr>
    </w:p>
    <w:p w:rsidR="00386754" w:rsidRPr="00A12672" w:rsidRDefault="00386754" w:rsidP="00F01060">
      <w:pPr>
        <w:spacing w:line="400" w:lineRule="exact"/>
        <w:rPr>
          <w:rFonts w:ascii="仿宋_GB2312" w:eastAsia="仿宋_GB2312"/>
        </w:rPr>
      </w:pPr>
    </w:p>
    <w:p w:rsidR="00386754" w:rsidRPr="00A12672" w:rsidRDefault="00386754" w:rsidP="00F01060">
      <w:pPr>
        <w:spacing w:line="400" w:lineRule="exact"/>
        <w:rPr>
          <w:rFonts w:ascii="仿宋_GB2312" w:eastAsia="仿宋_GB2312"/>
        </w:rPr>
      </w:pPr>
    </w:p>
    <w:p w:rsidR="00386754" w:rsidRPr="00A12672" w:rsidRDefault="00386754" w:rsidP="00F01060">
      <w:pPr>
        <w:spacing w:line="400" w:lineRule="exact"/>
        <w:rPr>
          <w:rFonts w:ascii="仿宋_GB2312" w:eastAsia="仿宋_GB2312"/>
        </w:rPr>
      </w:pPr>
    </w:p>
    <w:p w:rsidR="00386754" w:rsidRPr="00A12672" w:rsidRDefault="00386754" w:rsidP="00F01060">
      <w:pPr>
        <w:spacing w:line="400" w:lineRule="exact"/>
        <w:rPr>
          <w:rFonts w:ascii="仿宋_GB2312" w:eastAsia="仿宋_GB2312"/>
        </w:rPr>
      </w:pPr>
    </w:p>
    <w:p w:rsidR="00386754" w:rsidRPr="00A12672" w:rsidRDefault="00386754" w:rsidP="00F01060">
      <w:pPr>
        <w:spacing w:line="400" w:lineRule="exact"/>
        <w:rPr>
          <w:rFonts w:ascii="仿宋_GB2312" w:eastAsia="仿宋_GB2312"/>
        </w:rPr>
      </w:pPr>
    </w:p>
    <w:p w:rsidR="00386754" w:rsidRPr="00BA5135" w:rsidRDefault="00386754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386754" w:rsidRPr="00D30682" w:rsidRDefault="00386754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>
        <w:rPr>
          <w:rFonts w:ascii="方正小标宋简体" w:eastAsia="方正小标宋简体" w:hAnsi="宋体" w:cs="方正小标宋简体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386754" w:rsidRPr="00DC1136" w:rsidRDefault="00386754" w:rsidP="0084703F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386754" w:rsidRPr="00DA06FF" w:rsidRDefault="00386754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 w:rsidRPr="00DA06FF">
        <w:rPr>
          <w:rFonts w:ascii="仿宋_GB2312" w:eastAsia="仿宋_GB2312" w:cs="仿宋_GB2312" w:hint="eastAsia"/>
          <w:sz w:val="32"/>
          <w:szCs w:val="32"/>
        </w:rPr>
        <w:t>高新区党工委、管委会办公室（含</w:t>
      </w:r>
      <w:r>
        <w:rPr>
          <w:rFonts w:ascii="仿宋_GB2312" w:eastAsia="仿宋_GB2312" w:cs="仿宋_GB2312" w:hint="eastAsia"/>
          <w:sz w:val="32"/>
          <w:szCs w:val="32"/>
        </w:rPr>
        <w:t>管委会机关、</w:t>
      </w:r>
      <w:r w:rsidRPr="00DA06FF">
        <w:rPr>
          <w:rFonts w:ascii="仿宋_GB2312" w:eastAsia="仿宋_GB2312" w:cs="仿宋_GB2312" w:hint="eastAsia"/>
          <w:sz w:val="32"/>
          <w:szCs w:val="32"/>
        </w:rPr>
        <w:t>政研室、信访局、政法办）：</w:t>
      </w:r>
    </w:p>
    <w:p w:rsidR="00386754" w:rsidRDefault="00386754" w:rsidP="0084703F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386754" w:rsidRDefault="00386754" w:rsidP="0084703F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/>
          <w:sz w:val="32"/>
          <w:szCs w:val="32"/>
        </w:rPr>
        <w:t>11230.9</w:t>
      </w:r>
      <w:r>
        <w:rPr>
          <w:rFonts w:ascii="仿宋_GB2312" w:eastAsia="仿宋_GB2312" w:cs="仿宋_GB2312" w:hint="eastAsia"/>
          <w:sz w:val="32"/>
          <w:szCs w:val="32"/>
        </w:rPr>
        <w:t>万元，包括：</w:t>
      </w:r>
      <w:r w:rsidRPr="00B45E08">
        <w:rPr>
          <w:rFonts w:ascii="仿宋_GB2312" w:eastAsia="仿宋_GB2312" w:cs="仿宋_GB2312" w:hint="eastAsia"/>
          <w:sz w:val="32"/>
          <w:szCs w:val="32"/>
        </w:rPr>
        <w:t>工资福利和对个人家庭补助支出</w:t>
      </w:r>
      <w:r>
        <w:rPr>
          <w:rFonts w:ascii="仿宋_GB2312" w:eastAsia="仿宋_GB2312" w:cs="仿宋_GB2312"/>
          <w:sz w:val="32"/>
          <w:szCs w:val="32"/>
        </w:rPr>
        <w:t>9279.8</w:t>
      </w:r>
      <w:r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>
        <w:rPr>
          <w:rFonts w:ascii="仿宋_GB2312" w:eastAsia="仿宋_GB2312" w:cs="仿宋_GB2312"/>
          <w:sz w:val="32"/>
          <w:szCs w:val="32"/>
        </w:rPr>
        <w:t>1951.1</w:t>
      </w:r>
      <w:r>
        <w:rPr>
          <w:rFonts w:ascii="仿宋_GB2312" w:eastAsia="仿宋_GB2312" w:cs="仿宋_GB2312" w:hint="eastAsia"/>
          <w:sz w:val="32"/>
          <w:szCs w:val="32"/>
        </w:rPr>
        <w:t>万元（含专项经费</w:t>
      </w:r>
      <w:r>
        <w:rPr>
          <w:rFonts w:ascii="仿宋_GB2312" w:eastAsia="仿宋_GB2312" w:cs="仿宋_GB2312"/>
          <w:sz w:val="32"/>
          <w:szCs w:val="32"/>
        </w:rPr>
        <w:t>138.1</w:t>
      </w:r>
      <w:r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386754" w:rsidRDefault="00386754" w:rsidP="0084703F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86754" w:rsidRDefault="00386754" w:rsidP="0084703F">
      <w:pPr>
        <w:spacing w:line="600" w:lineRule="exact"/>
        <w:ind w:firstLineChars="185" w:firstLine="3168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386754" w:rsidRDefault="00386754" w:rsidP="0084703F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</w:p>
    <w:p w:rsidR="00386754" w:rsidRDefault="00386754" w:rsidP="0084703F">
      <w:pPr>
        <w:spacing w:line="600" w:lineRule="exact"/>
        <w:ind w:firstLineChars="17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386754" w:rsidRDefault="00386754" w:rsidP="00150DDA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 w:cs="仿宋_GB2312"/>
            <w:sz w:val="32"/>
            <w:szCs w:val="32"/>
          </w:rPr>
          <w:t>2019</w:t>
        </w:r>
        <w:r>
          <w:rPr>
            <w:rFonts w:ascii="仿宋_GB2312" w:eastAsia="仿宋_GB2312" w:cs="仿宋_GB2312" w:hint="eastAsia"/>
            <w:sz w:val="32"/>
            <w:szCs w:val="32"/>
          </w:rPr>
          <w:t>年</w:t>
        </w:r>
        <w:r>
          <w:rPr>
            <w:rFonts w:ascii="仿宋_GB2312" w:eastAsia="仿宋_GB2312" w:cs="仿宋_GB2312"/>
            <w:sz w:val="32"/>
            <w:szCs w:val="32"/>
          </w:rPr>
          <w:t>2</w:t>
        </w:r>
        <w:r>
          <w:rPr>
            <w:rFonts w:ascii="仿宋_GB2312" w:eastAsia="仿宋_GB2312" w:cs="仿宋_GB2312" w:hint="eastAsia"/>
            <w:sz w:val="32"/>
            <w:szCs w:val="32"/>
          </w:rPr>
          <w:t>月</w:t>
        </w:r>
        <w:r>
          <w:rPr>
            <w:rFonts w:ascii="仿宋_GB2312" w:eastAsia="仿宋_GB2312" w:cs="仿宋_GB2312"/>
            <w:sz w:val="32"/>
            <w:szCs w:val="32"/>
          </w:rPr>
          <w:t>1</w:t>
        </w:r>
        <w:r>
          <w:rPr>
            <w:rFonts w:ascii="仿宋_GB2312" w:eastAsia="仿宋_GB2312" w:cs="仿宋_GB2312" w:hint="eastAsia"/>
            <w:sz w:val="32"/>
            <w:szCs w:val="32"/>
          </w:rPr>
          <w:t>日</w:t>
        </w:r>
      </w:smartTag>
    </w:p>
    <w:p w:rsidR="00386754" w:rsidRDefault="00386754"/>
    <w:sectPr w:rsidR="00386754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754" w:rsidRDefault="00386754" w:rsidP="00995F9B">
      <w:r>
        <w:separator/>
      </w:r>
    </w:p>
  </w:endnote>
  <w:endnote w:type="continuationSeparator" w:id="0">
    <w:p w:rsidR="00386754" w:rsidRDefault="00386754" w:rsidP="00995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754" w:rsidRDefault="00386754" w:rsidP="00995F9B">
      <w:r>
        <w:separator/>
      </w:r>
    </w:p>
  </w:footnote>
  <w:footnote w:type="continuationSeparator" w:id="0">
    <w:p w:rsidR="00386754" w:rsidRDefault="00386754" w:rsidP="00995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A39DE"/>
    <w:rsid w:val="00121969"/>
    <w:rsid w:val="001264A3"/>
    <w:rsid w:val="00150DDA"/>
    <w:rsid w:val="00264775"/>
    <w:rsid w:val="00295DDC"/>
    <w:rsid w:val="003748E8"/>
    <w:rsid w:val="00386754"/>
    <w:rsid w:val="0043331F"/>
    <w:rsid w:val="0048588A"/>
    <w:rsid w:val="00485D43"/>
    <w:rsid w:val="005928A8"/>
    <w:rsid w:val="00601472"/>
    <w:rsid w:val="006F6679"/>
    <w:rsid w:val="0084703F"/>
    <w:rsid w:val="00954073"/>
    <w:rsid w:val="00995F9B"/>
    <w:rsid w:val="009A0696"/>
    <w:rsid w:val="00A12672"/>
    <w:rsid w:val="00A47367"/>
    <w:rsid w:val="00A7006F"/>
    <w:rsid w:val="00A91090"/>
    <w:rsid w:val="00B37004"/>
    <w:rsid w:val="00B45E08"/>
    <w:rsid w:val="00B67ACF"/>
    <w:rsid w:val="00B8422F"/>
    <w:rsid w:val="00B84A96"/>
    <w:rsid w:val="00BA5135"/>
    <w:rsid w:val="00BD4EB3"/>
    <w:rsid w:val="00C70928"/>
    <w:rsid w:val="00D21148"/>
    <w:rsid w:val="00D30682"/>
    <w:rsid w:val="00D4042D"/>
    <w:rsid w:val="00DA06FF"/>
    <w:rsid w:val="00DC1136"/>
    <w:rsid w:val="00E93F44"/>
    <w:rsid w:val="00EB6E55"/>
    <w:rsid w:val="00EE3F69"/>
    <w:rsid w:val="00F01060"/>
    <w:rsid w:val="00FB0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95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95F9B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95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95F9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23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51</Words>
  <Characters>294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11</cp:revision>
  <cp:lastPrinted>2016-02-06T07:02:00Z</cp:lastPrinted>
  <dcterms:created xsi:type="dcterms:W3CDTF">2018-02-28T03:39:00Z</dcterms:created>
  <dcterms:modified xsi:type="dcterms:W3CDTF">2019-02-19T03:51:00Z</dcterms:modified>
</cp:coreProperties>
</file>