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C6" w:rsidRPr="00A12672" w:rsidRDefault="00713EC6" w:rsidP="00F01060">
      <w:pPr>
        <w:spacing w:line="400" w:lineRule="exact"/>
        <w:rPr>
          <w:rFonts w:ascii="仿宋_GB2312" w:eastAsia="仿宋_GB2312"/>
        </w:rPr>
      </w:pPr>
    </w:p>
    <w:p w:rsidR="00713EC6" w:rsidRPr="00A12672" w:rsidRDefault="00713EC6" w:rsidP="00F01060">
      <w:pPr>
        <w:spacing w:line="400" w:lineRule="exact"/>
        <w:rPr>
          <w:rFonts w:ascii="仿宋_GB2312" w:eastAsia="仿宋_GB2312"/>
        </w:rPr>
      </w:pPr>
    </w:p>
    <w:p w:rsidR="00713EC6" w:rsidRPr="00A12672" w:rsidRDefault="00713EC6" w:rsidP="00F01060">
      <w:pPr>
        <w:spacing w:line="400" w:lineRule="exact"/>
        <w:rPr>
          <w:rFonts w:ascii="仿宋_GB2312" w:eastAsia="仿宋_GB2312"/>
        </w:rPr>
      </w:pPr>
    </w:p>
    <w:p w:rsidR="00713EC6" w:rsidRPr="00A12672" w:rsidRDefault="00713EC6" w:rsidP="00F01060">
      <w:pPr>
        <w:spacing w:line="400" w:lineRule="exact"/>
        <w:rPr>
          <w:rFonts w:ascii="仿宋_GB2312" w:eastAsia="仿宋_GB2312"/>
        </w:rPr>
      </w:pPr>
    </w:p>
    <w:p w:rsidR="00713EC6" w:rsidRPr="00A12672" w:rsidRDefault="00713EC6" w:rsidP="00F01060">
      <w:pPr>
        <w:spacing w:line="400" w:lineRule="exact"/>
        <w:rPr>
          <w:rFonts w:ascii="仿宋_GB2312" w:eastAsia="仿宋_GB2312"/>
        </w:rPr>
      </w:pPr>
    </w:p>
    <w:p w:rsidR="00713EC6" w:rsidRPr="00A12672" w:rsidRDefault="00713EC6" w:rsidP="00F01060">
      <w:pPr>
        <w:spacing w:line="400" w:lineRule="exact"/>
        <w:rPr>
          <w:rFonts w:ascii="仿宋_GB2312" w:eastAsia="仿宋_GB2312"/>
        </w:rPr>
      </w:pPr>
    </w:p>
    <w:p w:rsidR="00713EC6" w:rsidRPr="00A12672" w:rsidRDefault="00713EC6" w:rsidP="00F01060">
      <w:pPr>
        <w:spacing w:line="400" w:lineRule="exact"/>
        <w:rPr>
          <w:rFonts w:ascii="仿宋_GB2312" w:eastAsia="仿宋_GB2312"/>
        </w:rPr>
      </w:pPr>
    </w:p>
    <w:p w:rsidR="00713EC6" w:rsidRPr="00A12672" w:rsidRDefault="00713EC6" w:rsidP="00F01060">
      <w:pPr>
        <w:spacing w:line="400" w:lineRule="exact"/>
        <w:rPr>
          <w:rFonts w:ascii="仿宋_GB2312" w:eastAsia="仿宋_GB2312"/>
        </w:rPr>
      </w:pPr>
    </w:p>
    <w:p w:rsidR="00713EC6" w:rsidRPr="00BA5135" w:rsidRDefault="00713EC6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13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713EC6" w:rsidRPr="00D30682" w:rsidRDefault="00713EC6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713EC6" w:rsidRPr="00DC1136" w:rsidRDefault="00713EC6" w:rsidP="0064548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713EC6" w:rsidRPr="00DA06FF" w:rsidRDefault="00713EC6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高新区城市管理局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713EC6" w:rsidRDefault="00713EC6" w:rsidP="0064548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713EC6" w:rsidRDefault="00713EC6" w:rsidP="0064548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2991.2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 w:cs="仿宋_GB2312"/>
          <w:sz w:val="32"/>
          <w:szCs w:val="32"/>
        </w:rPr>
        <w:t>2991.2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>
        <w:rPr>
          <w:rFonts w:ascii="仿宋_GB2312" w:eastAsia="仿宋_GB2312" w:cs="仿宋_GB2312"/>
          <w:sz w:val="32"/>
          <w:szCs w:val="32"/>
        </w:rPr>
        <w:t>2895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713EC6" w:rsidRDefault="00713EC6" w:rsidP="0064548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13EC6" w:rsidRDefault="00713EC6" w:rsidP="0064548C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713EC6" w:rsidRDefault="00713EC6" w:rsidP="0064548C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713EC6" w:rsidRDefault="00713EC6" w:rsidP="0064548C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713EC6" w:rsidRDefault="00713EC6" w:rsidP="00897182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 w:cs="仿宋_GB2312"/>
            <w:sz w:val="32"/>
            <w:szCs w:val="32"/>
          </w:rPr>
          <w:t>2019</w:t>
        </w:r>
        <w:r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713EC6" w:rsidRDefault="00713EC6" w:rsidP="008F191C">
      <w:pPr>
        <w:spacing w:line="600" w:lineRule="exact"/>
        <w:ind w:firstLineChars="200" w:firstLine="31680"/>
      </w:pPr>
    </w:p>
    <w:sectPr w:rsidR="00713EC6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EC6" w:rsidRDefault="00713EC6" w:rsidP="00732BC3">
      <w:r>
        <w:separator/>
      </w:r>
    </w:p>
  </w:endnote>
  <w:endnote w:type="continuationSeparator" w:id="0">
    <w:p w:rsidR="00713EC6" w:rsidRDefault="00713EC6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EC6" w:rsidRDefault="00713EC6" w:rsidP="00732BC3">
      <w:r>
        <w:separator/>
      </w:r>
    </w:p>
  </w:footnote>
  <w:footnote w:type="continuationSeparator" w:id="0">
    <w:p w:rsidR="00713EC6" w:rsidRDefault="00713EC6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A301E"/>
    <w:rsid w:val="00190D32"/>
    <w:rsid w:val="001F3861"/>
    <w:rsid w:val="00223506"/>
    <w:rsid w:val="00253E0B"/>
    <w:rsid w:val="00264775"/>
    <w:rsid w:val="002E526A"/>
    <w:rsid w:val="003932D8"/>
    <w:rsid w:val="003971CB"/>
    <w:rsid w:val="003D53FC"/>
    <w:rsid w:val="0041664D"/>
    <w:rsid w:val="004969A1"/>
    <w:rsid w:val="004B2C9B"/>
    <w:rsid w:val="004D4C7C"/>
    <w:rsid w:val="005A3523"/>
    <w:rsid w:val="00606E54"/>
    <w:rsid w:val="00610445"/>
    <w:rsid w:val="00610DC9"/>
    <w:rsid w:val="00626D8B"/>
    <w:rsid w:val="006403A1"/>
    <w:rsid w:val="00644C8C"/>
    <w:rsid w:val="0064548C"/>
    <w:rsid w:val="006C4C00"/>
    <w:rsid w:val="00700870"/>
    <w:rsid w:val="00713EC6"/>
    <w:rsid w:val="00732BC3"/>
    <w:rsid w:val="00741747"/>
    <w:rsid w:val="00752C86"/>
    <w:rsid w:val="007C4AE4"/>
    <w:rsid w:val="00897182"/>
    <w:rsid w:val="008A6C45"/>
    <w:rsid w:val="008E04B4"/>
    <w:rsid w:val="008E4F84"/>
    <w:rsid w:val="008F0489"/>
    <w:rsid w:val="008F191C"/>
    <w:rsid w:val="0095464E"/>
    <w:rsid w:val="00A02063"/>
    <w:rsid w:val="00A12672"/>
    <w:rsid w:val="00A26843"/>
    <w:rsid w:val="00A514A0"/>
    <w:rsid w:val="00A747B9"/>
    <w:rsid w:val="00BA5135"/>
    <w:rsid w:val="00BD53C9"/>
    <w:rsid w:val="00CC1473"/>
    <w:rsid w:val="00D06D11"/>
    <w:rsid w:val="00D30682"/>
    <w:rsid w:val="00D50E82"/>
    <w:rsid w:val="00DA06FF"/>
    <w:rsid w:val="00DC1136"/>
    <w:rsid w:val="00EB6E55"/>
    <w:rsid w:val="00EF390E"/>
    <w:rsid w:val="00F00A46"/>
    <w:rsid w:val="00F01060"/>
    <w:rsid w:val="00F1075A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4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44</Words>
  <Characters>252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9</cp:revision>
  <cp:lastPrinted>2016-02-06T07:02:00Z</cp:lastPrinted>
  <dcterms:created xsi:type="dcterms:W3CDTF">2016-02-14T01:52:00Z</dcterms:created>
  <dcterms:modified xsi:type="dcterms:W3CDTF">2019-02-19T06:14:00Z</dcterms:modified>
</cp:coreProperties>
</file>