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A12672" w:rsidRDefault="006E2C7E" w:rsidP="00F01060">
      <w:pPr>
        <w:spacing w:line="400" w:lineRule="exact"/>
        <w:rPr>
          <w:rFonts w:ascii="仿宋_GB2312" w:eastAsia="仿宋_GB2312"/>
        </w:rPr>
      </w:pPr>
    </w:p>
    <w:p w:rsidR="006E2C7E" w:rsidRPr="00BA5135" w:rsidRDefault="006E2C7E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16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6E2C7E" w:rsidRPr="00D30682" w:rsidRDefault="006E2C7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6E2C7E" w:rsidRPr="00DC1136" w:rsidRDefault="006E2C7E" w:rsidP="009C18C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6E2C7E" w:rsidRPr="00DA06FF" w:rsidRDefault="006E2C7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高新区教育文体局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6E2C7E" w:rsidRDefault="006E2C7E" w:rsidP="009C18C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6E2C7E" w:rsidRDefault="006E2C7E" w:rsidP="009C18C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2102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/>
          <w:sz w:val="32"/>
          <w:szCs w:val="32"/>
        </w:rPr>
        <w:t>2102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>
        <w:rPr>
          <w:rFonts w:ascii="仿宋_GB2312" w:eastAsia="仿宋_GB2312" w:cs="仿宋_GB2312"/>
          <w:sz w:val="32"/>
          <w:szCs w:val="32"/>
        </w:rPr>
        <w:t>2085.9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6E2C7E" w:rsidRDefault="006E2C7E" w:rsidP="009C18C7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6E2C7E" w:rsidRDefault="006E2C7E" w:rsidP="009C18C7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6E2C7E" w:rsidRDefault="006E2C7E" w:rsidP="009C18C7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6E2C7E" w:rsidRDefault="006E2C7E" w:rsidP="009C18C7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6E2C7E" w:rsidRDefault="006E2C7E" w:rsidP="00F54AA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6E2C7E" w:rsidRDefault="006E2C7E" w:rsidP="009F64BC">
      <w:pPr>
        <w:spacing w:line="600" w:lineRule="exact"/>
        <w:ind w:firstLineChars="200" w:firstLine="31680"/>
      </w:pPr>
    </w:p>
    <w:sectPr w:rsidR="006E2C7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C7E" w:rsidRDefault="006E2C7E" w:rsidP="00732BC3">
      <w:r>
        <w:separator/>
      </w:r>
    </w:p>
  </w:endnote>
  <w:endnote w:type="continuationSeparator" w:id="0">
    <w:p w:rsidR="006E2C7E" w:rsidRDefault="006E2C7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C7E" w:rsidRDefault="006E2C7E" w:rsidP="00732BC3">
      <w:r>
        <w:separator/>
      </w:r>
    </w:p>
  </w:footnote>
  <w:footnote w:type="continuationSeparator" w:id="0">
    <w:p w:rsidR="006E2C7E" w:rsidRDefault="006E2C7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81D15"/>
    <w:rsid w:val="00086B4F"/>
    <w:rsid w:val="000A301E"/>
    <w:rsid w:val="000B263A"/>
    <w:rsid w:val="00143204"/>
    <w:rsid w:val="00222277"/>
    <w:rsid w:val="00264775"/>
    <w:rsid w:val="002A576B"/>
    <w:rsid w:val="002E526A"/>
    <w:rsid w:val="003D3FF8"/>
    <w:rsid w:val="003D53FC"/>
    <w:rsid w:val="004501BE"/>
    <w:rsid w:val="004969A1"/>
    <w:rsid w:val="004B2C9B"/>
    <w:rsid w:val="004B481F"/>
    <w:rsid w:val="00610445"/>
    <w:rsid w:val="00610DC9"/>
    <w:rsid w:val="006403A1"/>
    <w:rsid w:val="00644C8C"/>
    <w:rsid w:val="00664BB2"/>
    <w:rsid w:val="006C4C00"/>
    <w:rsid w:val="006E2C7E"/>
    <w:rsid w:val="00717A6C"/>
    <w:rsid w:val="00732BC3"/>
    <w:rsid w:val="00741747"/>
    <w:rsid w:val="00762470"/>
    <w:rsid w:val="007C4AE4"/>
    <w:rsid w:val="00855198"/>
    <w:rsid w:val="00864465"/>
    <w:rsid w:val="008B4375"/>
    <w:rsid w:val="008E04B4"/>
    <w:rsid w:val="008E4F84"/>
    <w:rsid w:val="0095464E"/>
    <w:rsid w:val="00973DBA"/>
    <w:rsid w:val="0099372A"/>
    <w:rsid w:val="009C18C7"/>
    <w:rsid w:val="009F64BC"/>
    <w:rsid w:val="00A02063"/>
    <w:rsid w:val="00A12672"/>
    <w:rsid w:val="00A26843"/>
    <w:rsid w:val="00A747B9"/>
    <w:rsid w:val="00AE4AA0"/>
    <w:rsid w:val="00AE7B13"/>
    <w:rsid w:val="00AF444B"/>
    <w:rsid w:val="00BA5135"/>
    <w:rsid w:val="00BB4C6B"/>
    <w:rsid w:val="00BD53C9"/>
    <w:rsid w:val="00C603A2"/>
    <w:rsid w:val="00CA1DB6"/>
    <w:rsid w:val="00CC1473"/>
    <w:rsid w:val="00D30682"/>
    <w:rsid w:val="00D50E82"/>
    <w:rsid w:val="00D518D8"/>
    <w:rsid w:val="00DA06FF"/>
    <w:rsid w:val="00DC1136"/>
    <w:rsid w:val="00E521FF"/>
    <w:rsid w:val="00E63684"/>
    <w:rsid w:val="00EB6E55"/>
    <w:rsid w:val="00EF390E"/>
    <w:rsid w:val="00F00A46"/>
    <w:rsid w:val="00F01060"/>
    <w:rsid w:val="00F047A3"/>
    <w:rsid w:val="00F1075A"/>
    <w:rsid w:val="00F23E64"/>
    <w:rsid w:val="00F54AA0"/>
    <w:rsid w:val="00F75333"/>
    <w:rsid w:val="00F82224"/>
    <w:rsid w:val="00F85926"/>
    <w:rsid w:val="00F86590"/>
    <w:rsid w:val="00F86F19"/>
    <w:rsid w:val="00F95B71"/>
    <w:rsid w:val="00FA765B"/>
    <w:rsid w:val="00FF2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67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43</Words>
  <Characters>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11</cp:revision>
  <cp:lastPrinted>2016-02-06T07:02:00Z</cp:lastPrinted>
  <dcterms:created xsi:type="dcterms:W3CDTF">2016-02-14T02:05:00Z</dcterms:created>
  <dcterms:modified xsi:type="dcterms:W3CDTF">2019-02-19T06:32:00Z</dcterms:modified>
</cp:coreProperties>
</file>