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33E" w:rsidRPr="00A12672" w:rsidRDefault="00DB233E" w:rsidP="00F01060">
      <w:pPr>
        <w:spacing w:line="400" w:lineRule="exact"/>
        <w:rPr>
          <w:rFonts w:ascii="仿宋_GB2312" w:eastAsia="仿宋_GB2312"/>
        </w:rPr>
      </w:pPr>
    </w:p>
    <w:p w:rsidR="00DB233E" w:rsidRPr="00A12672" w:rsidRDefault="00DB233E" w:rsidP="00F01060">
      <w:pPr>
        <w:spacing w:line="400" w:lineRule="exact"/>
        <w:rPr>
          <w:rFonts w:ascii="仿宋_GB2312" w:eastAsia="仿宋_GB2312"/>
        </w:rPr>
      </w:pPr>
    </w:p>
    <w:p w:rsidR="00DB233E" w:rsidRPr="00A12672" w:rsidRDefault="00DB233E" w:rsidP="00F01060">
      <w:pPr>
        <w:spacing w:line="400" w:lineRule="exact"/>
        <w:rPr>
          <w:rFonts w:ascii="仿宋_GB2312" w:eastAsia="仿宋_GB2312"/>
        </w:rPr>
      </w:pPr>
    </w:p>
    <w:p w:rsidR="00DB233E" w:rsidRPr="00A12672" w:rsidRDefault="00DB233E" w:rsidP="00F01060">
      <w:pPr>
        <w:spacing w:line="400" w:lineRule="exact"/>
        <w:rPr>
          <w:rFonts w:ascii="仿宋_GB2312" w:eastAsia="仿宋_GB2312"/>
        </w:rPr>
      </w:pPr>
    </w:p>
    <w:p w:rsidR="00DB233E" w:rsidRPr="00A12672" w:rsidRDefault="00DB233E" w:rsidP="00F01060">
      <w:pPr>
        <w:spacing w:line="400" w:lineRule="exact"/>
        <w:rPr>
          <w:rFonts w:ascii="仿宋_GB2312" w:eastAsia="仿宋_GB2312"/>
        </w:rPr>
      </w:pPr>
    </w:p>
    <w:p w:rsidR="00DB233E" w:rsidRPr="00A12672" w:rsidRDefault="00DB233E" w:rsidP="00F01060">
      <w:pPr>
        <w:spacing w:line="400" w:lineRule="exact"/>
        <w:rPr>
          <w:rFonts w:ascii="仿宋_GB2312" w:eastAsia="仿宋_GB2312"/>
        </w:rPr>
      </w:pPr>
    </w:p>
    <w:p w:rsidR="00DB233E" w:rsidRPr="00A12672" w:rsidRDefault="00DB233E" w:rsidP="00F01060">
      <w:pPr>
        <w:spacing w:line="400" w:lineRule="exact"/>
        <w:rPr>
          <w:rFonts w:ascii="仿宋_GB2312" w:eastAsia="仿宋_GB2312"/>
        </w:rPr>
      </w:pPr>
    </w:p>
    <w:p w:rsidR="00DB233E" w:rsidRPr="00A12672" w:rsidRDefault="00DB233E" w:rsidP="00F01060">
      <w:pPr>
        <w:spacing w:line="400" w:lineRule="exact"/>
        <w:rPr>
          <w:rFonts w:ascii="仿宋_GB2312" w:eastAsia="仿宋_GB2312"/>
        </w:rPr>
      </w:pPr>
    </w:p>
    <w:p w:rsidR="00DB233E" w:rsidRPr="00BA5135" w:rsidRDefault="00DB233E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大高财预指〔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21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DB233E" w:rsidRPr="00D30682" w:rsidRDefault="00DB233E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201</w:t>
      </w:r>
      <w:r>
        <w:rPr>
          <w:rFonts w:ascii="方正小标宋简体" w:eastAsia="方正小标宋简体" w:hAnsi="宋体" w:cs="方正小标宋简体"/>
          <w:sz w:val="44"/>
          <w:szCs w:val="44"/>
        </w:rPr>
        <w:t>9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DB233E" w:rsidRPr="00DC1136" w:rsidRDefault="00DB233E" w:rsidP="007078D0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DB233E" w:rsidRPr="00DA06FF" w:rsidRDefault="00DB233E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高新区后勤中心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DB233E" w:rsidRDefault="00DB233E" w:rsidP="007078D0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DB233E" w:rsidRDefault="00DB233E" w:rsidP="007078D0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 w:cs="仿宋_GB2312"/>
          <w:sz w:val="32"/>
          <w:szCs w:val="32"/>
        </w:rPr>
        <w:t>4517.3</w:t>
      </w:r>
      <w:r>
        <w:rPr>
          <w:rFonts w:ascii="仿宋_GB2312" w:eastAsia="仿宋_GB2312" w:cs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cs="仿宋_GB2312"/>
          <w:sz w:val="32"/>
          <w:szCs w:val="32"/>
        </w:rPr>
        <w:t>1086.1</w:t>
      </w:r>
      <w:r>
        <w:rPr>
          <w:rFonts w:ascii="仿宋_GB2312" w:eastAsia="仿宋_GB2312" w:cs="仿宋_GB2312" w:hint="eastAsia"/>
          <w:sz w:val="32"/>
          <w:szCs w:val="32"/>
        </w:rPr>
        <w:t>万元，商品和服务支出</w:t>
      </w:r>
      <w:r>
        <w:rPr>
          <w:rFonts w:ascii="仿宋_GB2312" w:eastAsia="仿宋_GB2312" w:cs="仿宋_GB2312"/>
          <w:sz w:val="32"/>
          <w:szCs w:val="32"/>
        </w:rPr>
        <w:t>3431.2</w:t>
      </w:r>
      <w:r>
        <w:rPr>
          <w:rFonts w:ascii="仿宋_GB2312" w:eastAsia="仿宋_GB2312" w:cs="仿宋_GB2312" w:hint="eastAsia"/>
          <w:sz w:val="32"/>
          <w:szCs w:val="32"/>
        </w:rPr>
        <w:t>万元（含专项经费</w:t>
      </w:r>
      <w:r>
        <w:rPr>
          <w:rFonts w:ascii="仿宋_GB2312" w:eastAsia="仿宋_GB2312" w:cs="仿宋_GB2312"/>
          <w:sz w:val="32"/>
          <w:szCs w:val="32"/>
        </w:rPr>
        <w:t>2730</w:t>
      </w:r>
      <w:r>
        <w:rPr>
          <w:rFonts w:ascii="仿宋_GB2312" w:eastAsia="仿宋_GB2312" w:cs="仿宋_GB2312" w:hint="eastAsia"/>
          <w:sz w:val="32"/>
          <w:szCs w:val="32"/>
        </w:rPr>
        <w:t>万元）。</w:t>
      </w:r>
    </w:p>
    <w:p w:rsidR="00DB233E" w:rsidRDefault="00DB233E" w:rsidP="007078D0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DB233E" w:rsidRDefault="00DB233E" w:rsidP="007078D0">
      <w:pPr>
        <w:spacing w:line="600" w:lineRule="exact"/>
        <w:ind w:firstLineChars="185" w:firstLine="3168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DB233E" w:rsidRDefault="00DB233E" w:rsidP="007078D0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</w:p>
    <w:p w:rsidR="00DB233E" w:rsidRDefault="00DB233E" w:rsidP="007078D0">
      <w:pPr>
        <w:spacing w:line="600" w:lineRule="exact"/>
        <w:ind w:firstLineChars="17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DB233E" w:rsidRDefault="00DB233E" w:rsidP="00AF70AA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19"/>
        </w:smartTagPr>
        <w:r>
          <w:rPr>
            <w:rFonts w:ascii="仿宋_GB2312" w:eastAsia="仿宋_GB2312" w:cs="仿宋_GB2312"/>
            <w:sz w:val="32"/>
            <w:szCs w:val="32"/>
          </w:rPr>
          <w:t>2019</w:t>
        </w:r>
        <w:r>
          <w:rPr>
            <w:rFonts w:ascii="仿宋_GB2312" w:eastAsia="仿宋_GB2312" w:cs="仿宋_GB2312" w:hint="eastAsia"/>
            <w:sz w:val="32"/>
            <w:szCs w:val="32"/>
          </w:rPr>
          <w:t>年</w:t>
        </w:r>
        <w:r>
          <w:rPr>
            <w:rFonts w:ascii="仿宋_GB2312" w:eastAsia="仿宋_GB2312" w:cs="仿宋_GB2312"/>
            <w:sz w:val="32"/>
            <w:szCs w:val="32"/>
          </w:rPr>
          <w:t>2</w:t>
        </w:r>
        <w:r>
          <w:rPr>
            <w:rFonts w:ascii="仿宋_GB2312" w:eastAsia="仿宋_GB2312" w:cs="仿宋_GB2312" w:hint="eastAsia"/>
            <w:sz w:val="32"/>
            <w:szCs w:val="32"/>
          </w:rPr>
          <w:t>月</w:t>
        </w:r>
        <w:r>
          <w:rPr>
            <w:rFonts w:ascii="仿宋_GB2312" w:eastAsia="仿宋_GB2312" w:cs="仿宋_GB2312"/>
            <w:sz w:val="32"/>
            <w:szCs w:val="32"/>
          </w:rPr>
          <w:t>1</w:t>
        </w:r>
        <w:r>
          <w:rPr>
            <w:rFonts w:ascii="仿宋_GB2312" w:eastAsia="仿宋_GB2312" w:cs="仿宋_GB2312" w:hint="eastAsia"/>
            <w:sz w:val="32"/>
            <w:szCs w:val="32"/>
          </w:rPr>
          <w:t>日</w:t>
        </w:r>
      </w:smartTag>
    </w:p>
    <w:p w:rsidR="00DB233E" w:rsidRDefault="00DB233E" w:rsidP="003D752F">
      <w:pPr>
        <w:spacing w:line="600" w:lineRule="exact"/>
        <w:ind w:firstLineChars="200" w:firstLine="31680"/>
      </w:pPr>
    </w:p>
    <w:sectPr w:rsidR="00DB233E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33E" w:rsidRDefault="00DB233E" w:rsidP="00732BC3">
      <w:r>
        <w:separator/>
      </w:r>
    </w:p>
  </w:endnote>
  <w:endnote w:type="continuationSeparator" w:id="0">
    <w:p w:rsidR="00DB233E" w:rsidRDefault="00DB233E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33E" w:rsidRDefault="00DB233E" w:rsidP="00732BC3">
      <w:r>
        <w:separator/>
      </w:r>
    </w:p>
  </w:footnote>
  <w:footnote w:type="continuationSeparator" w:id="0">
    <w:p w:rsidR="00DB233E" w:rsidRDefault="00DB233E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5A45"/>
    <w:rsid w:val="000A301E"/>
    <w:rsid w:val="001F35DE"/>
    <w:rsid w:val="00264775"/>
    <w:rsid w:val="002B70EE"/>
    <w:rsid w:val="002E526A"/>
    <w:rsid w:val="0036049E"/>
    <w:rsid w:val="003D53FC"/>
    <w:rsid w:val="003D7382"/>
    <w:rsid w:val="003D752F"/>
    <w:rsid w:val="00444801"/>
    <w:rsid w:val="004969A1"/>
    <w:rsid w:val="004B2C9B"/>
    <w:rsid w:val="00520622"/>
    <w:rsid w:val="00534845"/>
    <w:rsid w:val="00552B3E"/>
    <w:rsid w:val="005579EA"/>
    <w:rsid w:val="005A6952"/>
    <w:rsid w:val="00610445"/>
    <w:rsid w:val="00610DC9"/>
    <w:rsid w:val="006403A1"/>
    <w:rsid w:val="00644C8C"/>
    <w:rsid w:val="00695B7C"/>
    <w:rsid w:val="006C4C00"/>
    <w:rsid w:val="00705BAC"/>
    <w:rsid w:val="007078D0"/>
    <w:rsid w:val="00732BC3"/>
    <w:rsid w:val="00741747"/>
    <w:rsid w:val="0074294B"/>
    <w:rsid w:val="007C4AE4"/>
    <w:rsid w:val="008A3A44"/>
    <w:rsid w:val="008E04B4"/>
    <w:rsid w:val="008E4F84"/>
    <w:rsid w:val="008E76B6"/>
    <w:rsid w:val="0095464E"/>
    <w:rsid w:val="00977442"/>
    <w:rsid w:val="009B5937"/>
    <w:rsid w:val="009E75B8"/>
    <w:rsid w:val="00A02063"/>
    <w:rsid w:val="00A12672"/>
    <w:rsid w:val="00A26843"/>
    <w:rsid w:val="00A747B9"/>
    <w:rsid w:val="00AF70AA"/>
    <w:rsid w:val="00B174E6"/>
    <w:rsid w:val="00B175D7"/>
    <w:rsid w:val="00BA5135"/>
    <w:rsid w:val="00BD53C9"/>
    <w:rsid w:val="00CC1473"/>
    <w:rsid w:val="00CD6A97"/>
    <w:rsid w:val="00D30682"/>
    <w:rsid w:val="00D337E8"/>
    <w:rsid w:val="00D376FB"/>
    <w:rsid w:val="00D50E82"/>
    <w:rsid w:val="00D53E8D"/>
    <w:rsid w:val="00D7758D"/>
    <w:rsid w:val="00DA06FF"/>
    <w:rsid w:val="00DB233E"/>
    <w:rsid w:val="00DC1136"/>
    <w:rsid w:val="00E75D4D"/>
    <w:rsid w:val="00EB6E55"/>
    <w:rsid w:val="00EC7F1F"/>
    <w:rsid w:val="00ED56AE"/>
    <w:rsid w:val="00EF390E"/>
    <w:rsid w:val="00F00A46"/>
    <w:rsid w:val="00F01060"/>
    <w:rsid w:val="00F1075A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988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47</Words>
  <Characters>271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8</cp:revision>
  <cp:lastPrinted>2016-02-06T07:02:00Z</cp:lastPrinted>
  <dcterms:created xsi:type="dcterms:W3CDTF">2016-02-14T02:17:00Z</dcterms:created>
  <dcterms:modified xsi:type="dcterms:W3CDTF">2019-02-19T06:40:00Z</dcterms:modified>
</cp:coreProperties>
</file>