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A12672" w:rsidRDefault="009B2C83" w:rsidP="00F01060">
      <w:pPr>
        <w:spacing w:line="400" w:lineRule="exact"/>
        <w:rPr>
          <w:rFonts w:ascii="仿宋_GB2312" w:eastAsia="仿宋_GB2312"/>
          <w:szCs w:val="21"/>
        </w:rPr>
      </w:pPr>
    </w:p>
    <w:p w:rsidR="009B2C83" w:rsidRPr="00BA5135" w:rsidRDefault="009B2C83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9B2C83" w:rsidRPr="00D30682" w:rsidRDefault="009B2C8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9B2C83" w:rsidRPr="00DC1136" w:rsidRDefault="009B2C83" w:rsidP="008C78D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9B2C83" w:rsidRPr="00DA06FF" w:rsidRDefault="009B2C8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高新区金融办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9B2C83" w:rsidRDefault="009B2C83" w:rsidP="008C78D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9B2C83" w:rsidRDefault="009B2C83" w:rsidP="008C78D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3166.4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222.1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2944.3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/>
          <w:sz w:val="32"/>
          <w:szCs w:val="32"/>
        </w:rPr>
        <w:t>2910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9B2C83" w:rsidRDefault="009B2C83" w:rsidP="008C78D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B2C83" w:rsidRDefault="009B2C83" w:rsidP="008C78DD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9B2C83" w:rsidRDefault="009B2C83" w:rsidP="008C78DD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9B2C83" w:rsidRDefault="009B2C83" w:rsidP="008C78DD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9B2C83" w:rsidRDefault="009B2C83" w:rsidP="00D04A8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9B2C83" w:rsidRDefault="009B2C83" w:rsidP="00FB088A">
      <w:pPr>
        <w:spacing w:line="600" w:lineRule="exact"/>
        <w:ind w:firstLineChars="200" w:firstLine="31680"/>
      </w:pPr>
    </w:p>
    <w:sectPr w:rsidR="009B2C83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C83" w:rsidRDefault="009B2C83" w:rsidP="00732BC3">
      <w:r>
        <w:separator/>
      </w:r>
    </w:p>
  </w:endnote>
  <w:endnote w:type="continuationSeparator" w:id="0">
    <w:p w:rsidR="009B2C83" w:rsidRDefault="009B2C83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C83" w:rsidRDefault="009B2C83" w:rsidP="00732BC3">
      <w:r>
        <w:separator/>
      </w:r>
    </w:p>
  </w:footnote>
  <w:footnote w:type="continuationSeparator" w:id="0">
    <w:p w:rsidR="009B2C83" w:rsidRDefault="009B2C83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44A09"/>
    <w:rsid w:val="000860F1"/>
    <w:rsid w:val="000A301E"/>
    <w:rsid w:val="000C6EFC"/>
    <w:rsid w:val="00100419"/>
    <w:rsid w:val="001208DF"/>
    <w:rsid w:val="001875D9"/>
    <w:rsid w:val="001C2D73"/>
    <w:rsid w:val="001F35DE"/>
    <w:rsid w:val="0023105A"/>
    <w:rsid w:val="002557DE"/>
    <w:rsid w:val="002575B1"/>
    <w:rsid w:val="00264775"/>
    <w:rsid w:val="002B70EE"/>
    <w:rsid w:val="002E526A"/>
    <w:rsid w:val="00370592"/>
    <w:rsid w:val="00376435"/>
    <w:rsid w:val="003D53FC"/>
    <w:rsid w:val="003D7382"/>
    <w:rsid w:val="0043712A"/>
    <w:rsid w:val="004969A1"/>
    <w:rsid w:val="004B2C9B"/>
    <w:rsid w:val="004F5026"/>
    <w:rsid w:val="005579EA"/>
    <w:rsid w:val="005D1DF4"/>
    <w:rsid w:val="005F2B81"/>
    <w:rsid w:val="00603C63"/>
    <w:rsid w:val="00610445"/>
    <w:rsid w:val="00610DC9"/>
    <w:rsid w:val="006403A1"/>
    <w:rsid w:val="00644C8C"/>
    <w:rsid w:val="00691FD8"/>
    <w:rsid w:val="006C4C00"/>
    <w:rsid w:val="006F6389"/>
    <w:rsid w:val="00705BAC"/>
    <w:rsid w:val="00721CB1"/>
    <w:rsid w:val="00732BC3"/>
    <w:rsid w:val="00741747"/>
    <w:rsid w:val="007C4AE4"/>
    <w:rsid w:val="008079E9"/>
    <w:rsid w:val="00832973"/>
    <w:rsid w:val="008C78DD"/>
    <w:rsid w:val="008E04B4"/>
    <w:rsid w:val="008E4F84"/>
    <w:rsid w:val="009109CD"/>
    <w:rsid w:val="0095464E"/>
    <w:rsid w:val="009869C3"/>
    <w:rsid w:val="009879B9"/>
    <w:rsid w:val="009B2C83"/>
    <w:rsid w:val="009C4355"/>
    <w:rsid w:val="009D1F97"/>
    <w:rsid w:val="00A02063"/>
    <w:rsid w:val="00A12672"/>
    <w:rsid w:val="00A12C29"/>
    <w:rsid w:val="00A26843"/>
    <w:rsid w:val="00A47766"/>
    <w:rsid w:val="00A747B9"/>
    <w:rsid w:val="00A87B14"/>
    <w:rsid w:val="00B174E6"/>
    <w:rsid w:val="00B175D7"/>
    <w:rsid w:val="00BA5135"/>
    <w:rsid w:val="00BD53C9"/>
    <w:rsid w:val="00BF7E06"/>
    <w:rsid w:val="00C26496"/>
    <w:rsid w:val="00CB5E90"/>
    <w:rsid w:val="00CC1473"/>
    <w:rsid w:val="00D04A80"/>
    <w:rsid w:val="00D30682"/>
    <w:rsid w:val="00D337E8"/>
    <w:rsid w:val="00D376FB"/>
    <w:rsid w:val="00D4561F"/>
    <w:rsid w:val="00D50E82"/>
    <w:rsid w:val="00D6798F"/>
    <w:rsid w:val="00D7758D"/>
    <w:rsid w:val="00DA06FF"/>
    <w:rsid w:val="00DC1136"/>
    <w:rsid w:val="00DD06E8"/>
    <w:rsid w:val="00DD1EB6"/>
    <w:rsid w:val="00DD6411"/>
    <w:rsid w:val="00E0749B"/>
    <w:rsid w:val="00E3333E"/>
    <w:rsid w:val="00EB6E55"/>
    <w:rsid w:val="00ED56AE"/>
    <w:rsid w:val="00EF390E"/>
    <w:rsid w:val="00F00A46"/>
    <w:rsid w:val="00F01060"/>
    <w:rsid w:val="00F1075A"/>
    <w:rsid w:val="00F42733"/>
    <w:rsid w:val="00F51D05"/>
    <w:rsid w:val="00F85926"/>
    <w:rsid w:val="00F86F19"/>
    <w:rsid w:val="00F95B71"/>
    <w:rsid w:val="00FA765B"/>
    <w:rsid w:val="00FB088A"/>
    <w:rsid w:val="00FB2DD6"/>
    <w:rsid w:val="00FE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81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47</Words>
  <Characters>270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14</cp:revision>
  <cp:lastPrinted>2016-02-06T07:02:00Z</cp:lastPrinted>
  <dcterms:created xsi:type="dcterms:W3CDTF">2016-02-14T03:27:00Z</dcterms:created>
  <dcterms:modified xsi:type="dcterms:W3CDTF">2019-02-18T03:20:00Z</dcterms:modified>
</cp:coreProperties>
</file>