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BA5135" w:rsidRDefault="0002740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02740F" w:rsidRPr="00D30682" w:rsidRDefault="0002740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02740F" w:rsidRPr="00DC1136" w:rsidRDefault="0002740F" w:rsidP="0069542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02740F" w:rsidRPr="00DA06FF" w:rsidRDefault="0002740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高新区村镇房屋管理办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02740F" w:rsidRDefault="0002740F" w:rsidP="0069542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02740F" w:rsidRDefault="0002740F" w:rsidP="0069542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101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86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02740F" w:rsidRDefault="0002740F" w:rsidP="00695424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2740F" w:rsidRDefault="0002740F" w:rsidP="00695424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02740F" w:rsidRDefault="0002740F" w:rsidP="00695424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02740F" w:rsidRDefault="0002740F" w:rsidP="00695424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02740F" w:rsidRDefault="0002740F" w:rsidP="00763E31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02740F" w:rsidRDefault="0002740F" w:rsidP="00F71A5A">
      <w:pPr>
        <w:spacing w:line="600" w:lineRule="exact"/>
        <w:ind w:firstLineChars="200" w:firstLine="31680"/>
      </w:pPr>
    </w:p>
    <w:sectPr w:rsidR="0002740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40F" w:rsidRDefault="0002740F" w:rsidP="00732BC3">
      <w:r>
        <w:separator/>
      </w:r>
    </w:p>
  </w:endnote>
  <w:endnote w:type="continuationSeparator" w:id="0">
    <w:p w:rsidR="0002740F" w:rsidRDefault="0002740F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40F" w:rsidRDefault="0002740F" w:rsidP="00732BC3">
      <w:r>
        <w:separator/>
      </w:r>
    </w:p>
  </w:footnote>
  <w:footnote w:type="continuationSeparator" w:id="0">
    <w:p w:rsidR="0002740F" w:rsidRDefault="0002740F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2740F"/>
    <w:rsid w:val="00032901"/>
    <w:rsid w:val="0003330D"/>
    <w:rsid w:val="000A301E"/>
    <w:rsid w:val="000A398A"/>
    <w:rsid w:val="000C15E4"/>
    <w:rsid w:val="000E76C8"/>
    <w:rsid w:val="00180902"/>
    <w:rsid w:val="001875D9"/>
    <w:rsid w:val="001C2D73"/>
    <w:rsid w:val="001F35DE"/>
    <w:rsid w:val="00233CFC"/>
    <w:rsid w:val="0023724B"/>
    <w:rsid w:val="002557DE"/>
    <w:rsid w:val="002575B1"/>
    <w:rsid w:val="00264775"/>
    <w:rsid w:val="002B5D14"/>
    <w:rsid w:val="002B70EE"/>
    <w:rsid w:val="002C3608"/>
    <w:rsid w:val="002E526A"/>
    <w:rsid w:val="002E77F1"/>
    <w:rsid w:val="003411A0"/>
    <w:rsid w:val="003621B4"/>
    <w:rsid w:val="00376435"/>
    <w:rsid w:val="003C4339"/>
    <w:rsid w:val="003D53FC"/>
    <w:rsid w:val="003D6751"/>
    <w:rsid w:val="003D7382"/>
    <w:rsid w:val="004030FD"/>
    <w:rsid w:val="0043712A"/>
    <w:rsid w:val="004651D6"/>
    <w:rsid w:val="004969A1"/>
    <w:rsid w:val="004B2C9B"/>
    <w:rsid w:val="005234A4"/>
    <w:rsid w:val="005579EA"/>
    <w:rsid w:val="00587496"/>
    <w:rsid w:val="005A48F9"/>
    <w:rsid w:val="005D1DF4"/>
    <w:rsid w:val="00610445"/>
    <w:rsid w:val="00610DC9"/>
    <w:rsid w:val="0062668D"/>
    <w:rsid w:val="006403A1"/>
    <w:rsid w:val="00644C8C"/>
    <w:rsid w:val="00653E1C"/>
    <w:rsid w:val="00654E34"/>
    <w:rsid w:val="00695424"/>
    <w:rsid w:val="006C4C00"/>
    <w:rsid w:val="00705BAC"/>
    <w:rsid w:val="00732BC3"/>
    <w:rsid w:val="00741747"/>
    <w:rsid w:val="0074549B"/>
    <w:rsid w:val="00756F7E"/>
    <w:rsid w:val="00763E31"/>
    <w:rsid w:val="007C4026"/>
    <w:rsid w:val="007C4AE4"/>
    <w:rsid w:val="007E0315"/>
    <w:rsid w:val="00810AC6"/>
    <w:rsid w:val="00811C70"/>
    <w:rsid w:val="00832973"/>
    <w:rsid w:val="0085657D"/>
    <w:rsid w:val="008E04B4"/>
    <w:rsid w:val="008E4F84"/>
    <w:rsid w:val="008F6B1B"/>
    <w:rsid w:val="00906BA8"/>
    <w:rsid w:val="009120C1"/>
    <w:rsid w:val="0095464E"/>
    <w:rsid w:val="00955E45"/>
    <w:rsid w:val="009869C3"/>
    <w:rsid w:val="00A02063"/>
    <w:rsid w:val="00A12672"/>
    <w:rsid w:val="00A26843"/>
    <w:rsid w:val="00A3688D"/>
    <w:rsid w:val="00A47766"/>
    <w:rsid w:val="00A70C8E"/>
    <w:rsid w:val="00A747B9"/>
    <w:rsid w:val="00AA59D1"/>
    <w:rsid w:val="00B174E6"/>
    <w:rsid w:val="00B175D7"/>
    <w:rsid w:val="00BA5135"/>
    <w:rsid w:val="00BA6662"/>
    <w:rsid w:val="00BD53C9"/>
    <w:rsid w:val="00C26496"/>
    <w:rsid w:val="00C3121F"/>
    <w:rsid w:val="00CB5E90"/>
    <w:rsid w:val="00CC1473"/>
    <w:rsid w:val="00D30682"/>
    <w:rsid w:val="00D337E8"/>
    <w:rsid w:val="00D376FB"/>
    <w:rsid w:val="00D50E82"/>
    <w:rsid w:val="00D7758D"/>
    <w:rsid w:val="00DA06FF"/>
    <w:rsid w:val="00DC1136"/>
    <w:rsid w:val="00E21FBA"/>
    <w:rsid w:val="00E50361"/>
    <w:rsid w:val="00E52A83"/>
    <w:rsid w:val="00EB6E55"/>
    <w:rsid w:val="00ED56AE"/>
    <w:rsid w:val="00EF390E"/>
    <w:rsid w:val="00F00A46"/>
    <w:rsid w:val="00F01060"/>
    <w:rsid w:val="00F1075A"/>
    <w:rsid w:val="00F32679"/>
    <w:rsid w:val="00F51D05"/>
    <w:rsid w:val="00F71A5A"/>
    <w:rsid w:val="00F85926"/>
    <w:rsid w:val="00F86F19"/>
    <w:rsid w:val="00F95B71"/>
    <w:rsid w:val="00FA098F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96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44</Words>
  <Characters>254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13</cp:revision>
  <cp:lastPrinted>2016-02-06T07:02:00Z</cp:lastPrinted>
  <dcterms:created xsi:type="dcterms:W3CDTF">2016-02-14T03:28:00Z</dcterms:created>
  <dcterms:modified xsi:type="dcterms:W3CDTF">2019-02-18T02:51:00Z</dcterms:modified>
</cp:coreProperties>
</file>