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BA5135" w:rsidRDefault="003048E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048EE" w:rsidRPr="00D30682" w:rsidRDefault="003048E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48EE" w:rsidRPr="00DC1136" w:rsidRDefault="003048EE" w:rsidP="00653CE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3048EE" w:rsidRPr="00DA06FF" w:rsidRDefault="003048E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高新区交通管理处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48EE" w:rsidRDefault="003048EE" w:rsidP="00653CE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48EE" w:rsidRDefault="003048EE" w:rsidP="00653CE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154.2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106.7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47.5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048EE" w:rsidRDefault="003048EE" w:rsidP="00653CE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48EE" w:rsidRDefault="003048EE" w:rsidP="00653CE3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48EE" w:rsidRDefault="003048EE" w:rsidP="00653CE3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3048EE" w:rsidRDefault="003048EE" w:rsidP="00653CE3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48EE" w:rsidRDefault="003048EE" w:rsidP="00AB559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48EE" w:rsidRDefault="003048EE" w:rsidP="006F2CEC">
      <w:pPr>
        <w:spacing w:line="600" w:lineRule="exact"/>
        <w:ind w:firstLineChars="200" w:firstLine="31680"/>
      </w:pPr>
    </w:p>
    <w:sectPr w:rsidR="003048E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EE" w:rsidRDefault="003048EE" w:rsidP="00732BC3">
      <w:r>
        <w:separator/>
      </w:r>
    </w:p>
  </w:endnote>
  <w:endnote w:type="continuationSeparator" w:id="0">
    <w:p w:rsidR="003048EE" w:rsidRDefault="003048E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EE" w:rsidRDefault="003048EE" w:rsidP="00732BC3">
      <w:r>
        <w:separator/>
      </w:r>
    </w:p>
  </w:footnote>
  <w:footnote w:type="continuationSeparator" w:id="0">
    <w:p w:rsidR="003048EE" w:rsidRDefault="003048E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3408A"/>
    <w:rsid w:val="000465A5"/>
    <w:rsid w:val="000A301E"/>
    <w:rsid w:val="000D723B"/>
    <w:rsid w:val="0011568D"/>
    <w:rsid w:val="001313A8"/>
    <w:rsid w:val="00180902"/>
    <w:rsid w:val="001875D9"/>
    <w:rsid w:val="001C2D73"/>
    <w:rsid w:val="001F35DE"/>
    <w:rsid w:val="00202AB1"/>
    <w:rsid w:val="002237FC"/>
    <w:rsid w:val="002557DE"/>
    <w:rsid w:val="002575B1"/>
    <w:rsid w:val="00264775"/>
    <w:rsid w:val="002B5D14"/>
    <w:rsid w:val="002B70EE"/>
    <w:rsid w:val="002C3608"/>
    <w:rsid w:val="002E526A"/>
    <w:rsid w:val="002E77F1"/>
    <w:rsid w:val="003048EE"/>
    <w:rsid w:val="0033524E"/>
    <w:rsid w:val="003411A0"/>
    <w:rsid w:val="00376435"/>
    <w:rsid w:val="00397EC1"/>
    <w:rsid w:val="003B7B99"/>
    <w:rsid w:val="003D53FC"/>
    <w:rsid w:val="003D6751"/>
    <w:rsid w:val="003D7382"/>
    <w:rsid w:val="0043712A"/>
    <w:rsid w:val="00452438"/>
    <w:rsid w:val="0049068E"/>
    <w:rsid w:val="004969A1"/>
    <w:rsid w:val="004B2C9B"/>
    <w:rsid w:val="005115E4"/>
    <w:rsid w:val="005234A4"/>
    <w:rsid w:val="005579EA"/>
    <w:rsid w:val="005A48F9"/>
    <w:rsid w:val="005D1DF4"/>
    <w:rsid w:val="005E4D4A"/>
    <w:rsid w:val="00610445"/>
    <w:rsid w:val="00610DC9"/>
    <w:rsid w:val="006403A1"/>
    <w:rsid w:val="00644C8C"/>
    <w:rsid w:val="00653CE3"/>
    <w:rsid w:val="00653E1C"/>
    <w:rsid w:val="006A3D8C"/>
    <w:rsid w:val="006C4C00"/>
    <w:rsid w:val="006D267C"/>
    <w:rsid w:val="006D7758"/>
    <w:rsid w:val="006F2CEC"/>
    <w:rsid w:val="006F4994"/>
    <w:rsid w:val="00705BAC"/>
    <w:rsid w:val="007078C5"/>
    <w:rsid w:val="00732BC3"/>
    <w:rsid w:val="00741747"/>
    <w:rsid w:val="0077602F"/>
    <w:rsid w:val="007C4026"/>
    <w:rsid w:val="007C4AE4"/>
    <w:rsid w:val="007E0315"/>
    <w:rsid w:val="00810AC6"/>
    <w:rsid w:val="00832973"/>
    <w:rsid w:val="0084451D"/>
    <w:rsid w:val="0085657D"/>
    <w:rsid w:val="0085744E"/>
    <w:rsid w:val="008E04B4"/>
    <w:rsid w:val="008E4F84"/>
    <w:rsid w:val="00906BA8"/>
    <w:rsid w:val="0095464E"/>
    <w:rsid w:val="009869C3"/>
    <w:rsid w:val="00A02063"/>
    <w:rsid w:val="00A12672"/>
    <w:rsid w:val="00A26843"/>
    <w:rsid w:val="00A3688D"/>
    <w:rsid w:val="00A47766"/>
    <w:rsid w:val="00A747B9"/>
    <w:rsid w:val="00AB5599"/>
    <w:rsid w:val="00B174E6"/>
    <w:rsid w:val="00B175D7"/>
    <w:rsid w:val="00B34B81"/>
    <w:rsid w:val="00B54033"/>
    <w:rsid w:val="00BA5135"/>
    <w:rsid w:val="00BD53C9"/>
    <w:rsid w:val="00C26496"/>
    <w:rsid w:val="00CB5E90"/>
    <w:rsid w:val="00CC1473"/>
    <w:rsid w:val="00D30682"/>
    <w:rsid w:val="00D337E8"/>
    <w:rsid w:val="00D376FB"/>
    <w:rsid w:val="00D50E82"/>
    <w:rsid w:val="00D7758D"/>
    <w:rsid w:val="00DA06FF"/>
    <w:rsid w:val="00DC1136"/>
    <w:rsid w:val="00DE3ECC"/>
    <w:rsid w:val="00E21FBA"/>
    <w:rsid w:val="00E77018"/>
    <w:rsid w:val="00EB6E55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B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0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45</Words>
  <Characters>258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2016-02-14T03:36:00Z</dcterms:created>
  <dcterms:modified xsi:type="dcterms:W3CDTF">2019-02-18T02:56:00Z</dcterms:modified>
</cp:coreProperties>
</file>