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A12672" w:rsidRDefault="00E518D2" w:rsidP="00F01060">
      <w:pPr>
        <w:spacing w:line="400" w:lineRule="exact"/>
        <w:rPr>
          <w:rFonts w:ascii="仿宋_GB2312" w:eastAsia="仿宋_GB2312"/>
          <w:szCs w:val="21"/>
        </w:rPr>
      </w:pPr>
    </w:p>
    <w:p w:rsidR="00E518D2" w:rsidRPr="00BA5135" w:rsidRDefault="00E518D2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E518D2" w:rsidRPr="00D30682" w:rsidRDefault="00E518D2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E518D2" w:rsidRPr="00DC1136" w:rsidRDefault="00E518D2" w:rsidP="00AC1B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E518D2" w:rsidRPr="00DA06FF" w:rsidRDefault="00E518D2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高新区价格认证中心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E518D2" w:rsidRDefault="00E518D2" w:rsidP="00AC1B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E518D2" w:rsidRDefault="00E518D2" w:rsidP="00AC1B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81.8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74.5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7.3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E518D2" w:rsidRDefault="00E518D2" w:rsidP="00AC1BD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E518D2" w:rsidRDefault="00E518D2" w:rsidP="00AC1BD6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E518D2" w:rsidRDefault="00E518D2" w:rsidP="00AC1BD6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E518D2" w:rsidRDefault="00E518D2" w:rsidP="00AC1BD6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E518D2" w:rsidRDefault="00E518D2" w:rsidP="00D2708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E518D2" w:rsidRDefault="00E518D2" w:rsidP="00DE6AAF">
      <w:pPr>
        <w:spacing w:line="600" w:lineRule="exact"/>
        <w:ind w:firstLineChars="200" w:firstLine="31680"/>
      </w:pPr>
    </w:p>
    <w:sectPr w:rsidR="00E518D2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8D2" w:rsidRDefault="00E518D2" w:rsidP="00732BC3">
      <w:r>
        <w:separator/>
      </w:r>
    </w:p>
  </w:endnote>
  <w:endnote w:type="continuationSeparator" w:id="0">
    <w:p w:rsidR="00E518D2" w:rsidRDefault="00E518D2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8D2" w:rsidRDefault="00E518D2" w:rsidP="00732BC3">
      <w:r>
        <w:separator/>
      </w:r>
    </w:p>
  </w:footnote>
  <w:footnote w:type="continuationSeparator" w:id="0">
    <w:p w:rsidR="00E518D2" w:rsidRDefault="00E518D2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1267"/>
    <w:rsid w:val="0000607C"/>
    <w:rsid w:val="0001028E"/>
    <w:rsid w:val="00011A3C"/>
    <w:rsid w:val="0003330D"/>
    <w:rsid w:val="000A301E"/>
    <w:rsid w:val="000C5FDC"/>
    <w:rsid w:val="000E33AA"/>
    <w:rsid w:val="00114606"/>
    <w:rsid w:val="0014759F"/>
    <w:rsid w:val="001737D8"/>
    <w:rsid w:val="00180902"/>
    <w:rsid w:val="00181A34"/>
    <w:rsid w:val="001875D9"/>
    <w:rsid w:val="001C2D73"/>
    <w:rsid w:val="001F35DE"/>
    <w:rsid w:val="002557DE"/>
    <w:rsid w:val="002575B1"/>
    <w:rsid w:val="00264775"/>
    <w:rsid w:val="00280552"/>
    <w:rsid w:val="002B5D14"/>
    <w:rsid w:val="002B70EE"/>
    <w:rsid w:val="002C3608"/>
    <w:rsid w:val="002E526A"/>
    <w:rsid w:val="002E77F1"/>
    <w:rsid w:val="00307C79"/>
    <w:rsid w:val="003411A0"/>
    <w:rsid w:val="00371017"/>
    <w:rsid w:val="00376435"/>
    <w:rsid w:val="003941BD"/>
    <w:rsid w:val="003A61BE"/>
    <w:rsid w:val="003C79F6"/>
    <w:rsid w:val="003D53FC"/>
    <w:rsid w:val="003D6751"/>
    <w:rsid w:val="003D7382"/>
    <w:rsid w:val="00401C8F"/>
    <w:rsid w:val="0043712A"/>
    <w:rsid w:val="004435AC"/>
    <w:rsid w:val="00452438"/>
    <w:rsid w:val="004969A1"/>
    <w:rsid w:val="004B2C9B"/>
    <w:rsid w:val="004E53ED"/>
    <w:rsid w:val="00514178"/>
    <w:rsid w:val="005234A4"/>
    <w:rsid w:val="0055208A"/>
    <w:rsid w:val="005579EA"/>
    <w:rsid w:val="005A48F9"/>
    <w:rsid w:val="005D1DF4"/>
    <w:rsid w:val="00610445"/>
    <w:rsid w:val="00610DC9"/>
    <w:rsid w:val="006403A1"/>
    <w:rsid w:val="00644C8C"/>
    <w:rsid w:val="00653E1C"/>
    <w:rsid w:val="006C3E35"/>
    <w:rsid w:val="006C4C00"/>
    <w:rsid w:val="006E4313"/>
    <w:rsid w:val="006F56BB"/>
    <w:rsid w:val="0070073E"/>
    <w:rsid w:val="00705BAC"/>
    <w:rsid w:val="00732BC3"/>
    <w:rsid w:val="00741747"/>
    <w:rsid w:val="007C4026"/>
    <w:rsid w:val="007C4AE4"/>
    <w:rsid w:val="007E0315"/>
    <w:rsid w:val="00810AC6"/>
    <w:rsid w:val="00832973"/>
    <w:rsid w:val="0085657D"/>
    <w:rsid w:val="0089402B"/>
    <w:rsid w:val="008C5919"/>
    <w:rsid w:val="008E04B4"/>
    <w:rsid w:val="008E4F84"/>
    <w:rsid w:val="00906BA8"/>
    <w:rsid w:val="0095464E"/>
    <w:rsid w:val="009869C3"/>
    <w:rsid w:val="009F5836"/>
    <w:rsid w:val="00A00794"/>
    <w:rsid w:val="00A02063"/>
    <w:rsid w:val="00A04C7F"/>
    <w:rsid w:val="00A12672"/>
    <w:rsid w:val="00A26843"/>
    <w:rsid w:val="00A3688D"/>
    <w:rsid w:val="00A47766"/>
    <w:rsid w:val="00A66E2D"/>
    <w:rsid w:val="00A7108D"/>
    <w:rsid w:val="00A747B9"/>
    <w:rsid w:val="00AC1BD6"/>
    <w:rsid w:val="00B174E6"/>
    <w:rsid w:val="00B175D7"/>
    <w:rsid w:val="00B34B81"/>
    <w:rsid w:val="00B42182"/>
    <w:rsid w:val="00B9132D"/>
    <w:rsid w:val="00BA5135"/>
    <w:rsid w:val="00BB1886"/>
    <w:rsid w:val="00BD53C9"/>
    <w:rsid w:val="00C253E7"/>
    <w:rsid w:val="00C26496"/>
    <w:rsid w:val="00CB5E90"/>
    <w:rsid w:val="00CC1473"/>
    <w:rsid w:val="00CC6EBD"/>
    <w:rsid w:val="00D2708A"/>
    <w:rsid w:val="00D30682"/>
    <w:rsid w:val="00D337E8"/>
    <w:rsid w:val="00D376FB"/>
    <w:rsid w:val="00D50E82"/>
    <w:rsid w:val="00D57FB8"/>
    <w:rsid w:val="00D76F31"/>
    <w:rsid w:val="00D7758D"/>
    <w:rsid w:val="00DA06FF"/>
    <w:rsid w:val="00DC1136"/>
    <w:rsid w:val="00DE6AAF"/>
    <w:rsid w:val="00E21FBA"/>
    <w:rsid w:val="00E518D2"/>
    <w:rsid w:val="00E666DD"/>
    <w:rsid w:val="00E90DD1"/>
    <w:rsid w:val="00E92701"/>
    <w:rsid w:val="00EB6E55"/>
    <w:rsid w:val="00ED56AE"/>
    <w:rsid w:val="00EF2554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5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44</Words>
  <Characters>257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12</cp:revision>
  <cp:lastPrinted>2016-02-06T07:02:00Z</cp:lastPrinted>
  <dcterms:created xsi:type="dcterms:W3CDTF">2016-02-14T05:49:00Z</dcterms:created>
  <dcterms:modified xsi:type="dcterms:W3CDTF">2019-02-18T02:56:00Z</dcterms:modified>
</cp:coreProperties>
</file>