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1D0" w:rsidRPr="00A12672" w:rsidRDefault="00F231D0" w:rsidP="00F01060">
      <w:pPr>
        <w:spacing w:line="400" w:lineRule="exact"/>
        <w:rPr>
          <w:rFonts w:ascii="仿宋_GB2312" w:eastAsia="仿宋_GB2312"/>
          <w:szCs w:val="21"/>
        </w:rPr>
      </w:pPr>
    </w:p>
    <w:p w:rsidR="00F231D0" w:rsidRPr="00A12672" w:rsidRDefault="00F231D0" w:rsidP="00F01060">
      <w:pPr>
        <w:spacing w:line="400" w:lineRule="exact"/>
        <w:rPr>
          <w:rFonts w:ascii="仿宋_GB2312" w:eastAsia="仿宋_GB2312"/>
          <w:szCs w:val="21"/>
        </w:rPr>
      </w:pPr>
    </w:p>
    <w:p w:rsidR="00F231D0" w:rsidRPr="00A12672" w:rsidRDefault="00F231D0" w:rsidP="00F01060">
      <w:pPr>
        <w:spacing w:line="400" w:lineRule="exact"/>
        <w:rPr>
          <w:rFonts w:ascii="仿宋_GB2312" w:eastAsia="仿宋_GB2312"/>
          <w:szCs w:val="21"/>
        </w:rPr>
      </w:pPr>
    </w:p>
    <w:p w:rsidR="00F231D0" w:rsidRPr="00A12672" w:rsidRDefault="00F231D0" w:rsidP="00F01060">
      <w:pPr>
        <w:spacing w:line="400" w:lineRule="exact"/>
        <w:rPr>
          <w:rFonts w:ascii="仿宋_GB2312" w:eastAsia="仿宋_GB2312"/>
          <w:szCs w:val="21"/>
        </w:rPr>
      </w:pPr>
    </w:p>
    <w:p w:rsidR="00F231D0" w:rsidRPr="00A12672" w:rsidRDefault="00F231D0" w:rsidP="00F01060">
      <w:pPr>
        <w:spacing w:line="400" w:lineRule="exact"/>
        <w:rPr>
          <w:rFonts w:ascii="仿宋_GB2312" w:eastAsia="仿宋_GB2312"/>
          <w:szCs w:val="21"/>
        </w:rPr>
      </w:pPr>
    </w:p>
    <w:p w:rsidR="00F231D0" w:rsidRPr="00A12672" w:rsidRDefault="00F231D0" w:rsidP="00F01060">
      <w:pPr>
        <w:spacing w:line="400" w:lineRule="exact"/>
        <w:rPr>
          <w:rFonts w:ascii="仿宋_GB2312" w:eastAsia="仿宋_GB2312"/>
          <w:szCs w:val="21"/>
        </w:rPr>
      </w:pPr>
    </w:p>
    <w:p w:rsidR="00F231D0" w:rsidRPr="00A12672" w:rsidRDefault="00F231D0" w:rsidP="00F01060">
      <w:pPr>
        <w:spacing w:line="400" w:lineRule="exact"/>
        <w:rPr>
          <w:rFonts w:ascii="仿宋_GB2312" w:eastAsia="仿宋_GB2312"/>
          <w:szCs w:val="21"/>
        </w:rPr>
      </w:pPr>
    </w:p>
    <w:p w:rsidR="00F231D0" w:rsidRPr="00A12672" w:rsidRDefault="00F231D0" w:rsidP="00F01060">
      <w:pPr>
        <w:spacing w:line="400" w:lineRule="exact"/>
        <w:rPr>
          <w:rFonts w:ascii="仿宋_GB2312" w:eastAsia="仿宋_GB2312"/>
          <w:szCs w:val="21"/>
        </w:rPr>
      </w:pPr>
    </w:p>
    <w:p w:rsidR="00F231D0" w:rsidRPr="00BA5135" w:rsidRDefault="00F231D0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大高财预指〔</w:t>
      </w: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63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F231D0" w:rsidRPr="00D30682" w:rsidRDefault="00F231D0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201</w:t>
      </w:r>
      <w:r>
        <w:rPr>
          <w:rFonts w:ascii="方正小标宋简体" w:eastAsia="方正小标宋简体" w:hAnsi="宋体"/>
          <w:sz w:val="44"/>
          <w:szCs w:val="44"/>
        </w:rPr>
        <w:t>9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F231D0" w:rsidRPr="00DC1136" w:rsidRDefault="00F231D0" w:rsidP="004E577B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</w:p>
    <w:p w:rsidR="00F231D0" w:rsidRPr="00DA06FF" w:rsidRDefault="00F231D0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高新区老干部管理中心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F231D0" w:rsidRDefault="00F231D0" w:rsidP="004E577B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年高新区财政预算业经市人大批准通过。根据《中华人民共和国预算法》规定，现将你部门</w:t>
      </w: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年预算批复如下：</w:t>
      </w:r>
    </w:p>
    <w:p w:rsidR="00F231D0" w:rsidRDefault="00F231D0" w:rsidP="004E577B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年共下达你部门经费支出预算</w:t>
      </w:r>
      <w:r>
        <w:rPr>
          <w:rFonts w:ascii="仿宋_GB2312" w:eastAsia="仿宋_GB2312"/>
          <w:sz w:val="32"/>
          <w:szCs w:val="32"/>
        </w:rPr>
        <w:t>167.5</w:t>
      </w:r>
      <w:r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>
        <w:rPr>
          <w:rFonts w:ascii="仿宋_GB2312" w:eastAsia="仿宋_GB2312"/>
          <w:sz w:val="32"/>
          <w:szCs w:val="32"/>
        </w:rPr>
        <w:t>138.6</w:t>
      </w:r>
      <w:r>
        <w:rPr>
          <w:rFonts w:ascii="仿宋_GB2312" w:eastAsia="仿宋_GB2312" w:hint="eastAsia"/>
          <w:sz w:val="32"/>
          <w:szCs w:val="32"/>
        </w:rPr>
        <w:t>万元，商品和服务支出</w:t>
      </w:r>
      <w:r>
        <w:rPr>
          <w:rFonts w:ascii="仿宋_GB2312" w:eastAsia="仿宋_GB2312"/>
          <w:sz w:val="32"/>
          <w:szCs w:val="32"/>
        </w:rPr>
        <w:t>28.9</w:t>
      </w:r>
      <w:r>
        <w:rPr>
          <w:rFonts w:ascii="仿宋_GB2312" w:eastAsia="仿宋_GB2312" w:hint="eastAsia"/>
          <w:sz w:val="32"/>
          <w:szCs w:val="32"/>
        </w:rPr>
        <w:t>万元。</w:t>
      </w:r>
    </w:p>
    <w:p w:rsidR="00F231D0" w:rsidRDefault="00F231D0" w:rsidP="004E577B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F231D0" w:rsidRDefault="00F231D0" w:rsidP="004E577B">
      <w:pPr>
        <w:spacing w:line="600" w:lineRule="exact"/>
        <w:ind w:firstLineChars="185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F231D0" w:rsidRDefault="00F231D0" w:rsidP="004E577B">
      <w:pPr>
        <w:spacing w:line="600" w:lineRule="exact"/>
        <w:ind w:firstLineChars="185" w:firstLine="31680"/>
        <w:rPr>
          <w:rFonts w:ascii="仿宋_GB2312" w:eastAsia="仿宋_GB2312"/>
          <w:sz w:val="32"/>
        </w:rPr>
      </w:pPr>
    </w:p>
    <w:p w:rsidR="00F231D0" w:rsidRDefault="00F231D0" w:rsidP="004E577B">
      <w:pPr>
        <w:spacing w:line="600" w:lineRule="exact"/>
        <w:ind w:firstLineChars="175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F231D0" w:rsidRDefault="00F231D0" w:rsidP="00E357C3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   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2"/>
          <w:attr w:name="Year" w:val="2019"/>
        </w:smartTagPr>
        <w:r>
          <w:rPr>
            <w:rFonts w:ascii="仿宋_GB2312" w:eastAsia="仿宋_GB2312"/>
            <w:sz w:val="32"/>
            <w:szCs w:val="32"/>
          </w:rPr>
          <w:t>2019</w:t>
        </w:r>
        <w:r>
          <w:rPr>
            <w:rFonts w:ascii="仿宋_GB2312" w:eastAsia="仿宋_GB2312" w:hint="eastAsia"/>
            <w:sz w:val="32"/>
            <w:szCs w:val="32"/>
          </w:rPr>
          <w:t>年</w:t>
        </w:r>
        <w:r>
          <w:rPr>
            <w:rFonts w:ascii="仿宋_GB2312" w:eastAsia="仿宋_GB2312"/>
            <w:sz w:val="32"/>
            <w:szCs w:val="32"/>
          </w:rPr>
          <w:t>2</w:t>
        </w:r>
        <w:r>
          <w:rPr>
            <w:rFonts w:ascii="仿宋_GB2312" w:eastAsia="仿宋_GB2312" w:hint="eastAsia"/>
            <w:sz w:val="32"/>
            <w:szCs w:val="32"/>
          </w:rPr>
          <w:t>月</w:t>
        </w:r>
        <w:r>
          <w:rPr>
            <w:rFonts w:ascii="仿宋_GB2312" w:eastAsia="仿宋_GB2312"/>
            <w:sz w:val="32"/>
            <w:szCs w:val="32"/>
          </w:rPr>
          <w:t>1</w:t>
        </w:r>
        <w:r>
          <w:rPr>
            <w:rFonts w:ascii="仿宋_GB2312" w:eastAsia="仿宋_GB2312" w:hint="eastAsia"/>
            <w:sz w:val="32"/>
            <w:szCs w:val="32"/>
          </w:rPr>
          <w:t>日</w:t>
        </w:r>
      </w:smartTag>
    </w:p>
    <w:p w:rsidR="00F231D0" w:rsidRDefault="00F231D0" w:rsidP="002143A2">
      <w:pPr>
        <w:spacing w:line="600" w:lineRule="exact"/>
        <w:ind w:firstLineChars="200" w:firstLine="31680"/>
      </w:pPr>
    </w:p>
    <w:sectPr w:rsidR="00F231D0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31D0" w:rsidRDefault="00F231D0" w:rsidP="00732BC3">
      <w:r>
        <w:separator/>
      </w:r>
    </w:p>
  </w:endnote>
  <w:endnote w:type="continuationSeparator" w:id="0">
    <w:p w:rsidR="00F231D0" w:rsidRDefault="00F231D0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31D0" w:rsidRDefault="00F231D0" w:rsidP="00732BC3">
      <w:r>
        <w:separator/>
      </w:r>
    </w:p>
  </w:footnote>
  <w:footnote w:type="continuationSeparator" w:id="0">
    <w:p w:rsidR="00F231D0" w:rsidRDefault="00F231D0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1028E"/>
    <w:rsid w:val="00011A3C"/>
    <w:rsid w:val="0003330D"/>
    <w:rsid w:val="000A301E"/>
    <w:rsid w:val="000C5FDC"/>
    <w:rsid w:val="00114ED9"/>
    <w:rsid w:val="00180902"/>
    <w:rsid w:val="00181A34"/>
    <w:rsid w:val="001875D9"/>
    <w:rsid w:val="001C2D73"/>
    <w:rsid w:val="001F35DE"/>
    <w:rsid w:val="002143A2"/>
    <w:rsid w:val="0024619C"/>
    <w:rsid w:val="002557DE"/>
    <w:rsid w:val="002575B1"/>
    <w:rsid w:val="00264775"/>
    <w:rsid w:val="002A73C7"/>
    <w:rsid w:val="002B5D14"/>
    <w:rsid w:val="002B70EE"/>
    <w:rsid w:val="002C3608"/>
    <w:rsid w:val="002E526A"/>
    <w:rsid w:val="002E77F1"/>
    <w:rsid w:val="003411A0"/>
    <w:rsid w:val="00376435"/>
    <w:rsid w:val="003D53FC"/>
    <w:rsid w:val="003D6751"/>
    <w:rsid w:val="003D7382"/>
    <w:rsid w:val="003F6F50"/>
    <w:rsid w:val="0043712A"/>
    <w:rsid w:val="004435AC"/>
    <w:rsid w:val="00452438"/>
    <w:rsid w:val="004969A1"/>
    <w:rsid w:val="004B2C9B"/>
    <w:rsid w:val="004E577B"/>
    <w:rsid w:val="005234A4"/>
    <w:rsid w:val="005579EA"/>
    <w:rsid w:val="005839B2"/>
    <w:rsid w:val="005A48F9"/>
    <w:rsid w:val="005D1DF4"/>
    <w:rsid w:val="00610445"/>
    <w:rsid w:val="00610DC9"/>
    <w:rsid w:val="006403A1"/>
    <w:rsid w:val="00644C8C"/>
    <w:rsid w:val="00653E1C"/>
    <w:rsid w:val="006B053C"/>
    <w:rsid w:val="006C3E35"/>
    <w:rsid w:val="006C4C00"/>
    <w:rsid w:val="006E4313"/>
    <w:rsid w:val="00705BAC"/>
    <w:rsid w:val="00732BC3"/>
    <w:rsid w:val="00741747"/>
    <w:rsid w:val="007449A8"/>
    <w:rsid w:val="00772AB7"/>
    <w:rsid w:val="00793F26"/>
    <w:rsid w:val="007A3C06"/>
    <w:rsid w:val="007C4026"/>
    <w:rsid w:val="007C4AE4"/>
    <w:rsid w:val="007E0315"/>
    <w:rsid w:val="00810AC6"/>
    <w:rsid w:val="00832973"/>
    <w:rsid w:val="0085657D"/>
    <w:rsid w:val="0085782B"/>
    <w:rsid w:val="008860E4"/>
    <w:rsid w:val="0089402B"/>
    <w:rsid w:val="008E04B4"/>
    <w:rsid w:val="008E4F84"/>
    <w:rsid w:val="00906BA8"/>
    <w:rsid w:val="0095464E"/>
    <w:rsid w:val="009869C3"/>
    <w:rsid w:val="00A02063"/>
    <w:rsid w:val="00A12672"/>
    <w:rsid w:val="00A26843"/>
    <w:rsid w:val="00A33B1E"/>
    <w:rsid w:val="00A3688D"/>
    <w:rsid w:val="00A47766"/>
    <w:rsid w:val="00A66E2D"/>
    <w:rsid w:val="00A7045A"/>
    <w:rsid w:val="00A7108D"/>
    <w:rsid w:val="00A747B9"/>
    <w:rsid w:val="00AB004A"/>
    <w:rsid w:val="00B174E6"/>
    <w:rsid w:val="00B175D7"/>
    <w:rsid w:val="00B34B81"/>
    <w:rsid w:val="00BA5135"/>
    <w:rsid w:val="00BB1886"/>
    <w:rsid w:val="00BC3D7E"/>
    <w:rsid w:val="00BD53C9"/>
    <w:rsid w:val="00C26496"/>
    <w:rsid w:val="00CB5E90"/>
    <w:rsid w:val="00CC1473"/>
    <w:rsid w:val="00CF6910"/>
    <w:rsid w:val="00D30682"/>
    <w:rsid w:val="00D337E8"/>
    <w:rsid w:val="00D376FB"/>
    <w:rsid w:val="00D50E82"/>
    <w:rsid w:val="00D57FB8"/>
    <w:rsid w:val="00D7758D"/>
    <w:rsid w:val="00DA06FF"/>
    <w:rsid w:val="00DA40FA"/>
    <w:rsid w:val="00DC1136"/>
    <w:rsid w:val="00E21FBA"/>
    <w:rsid w:val="00E357C3"/>
    <w:rsid w:val="00E4477E"/>
    <w:rsid w:val="00E90DD1"/>
    <w:rsid w:val="00E92701"/>
    <w:rsid w:val="00EB6E55"/>
    <w:rsid w:val="00ED56AE"/>
    <w:rsid w:val="00EF390E"/>
    <w:rsid w:val="00F00A46"/>
    <w:rsid w:val="00F01060"/>
    <w:rsid w:val="00F1075A"/>
    <w:rsid w:val="00F231D0"/>
    <w:rsid w:val="00F31336"/>
    <w:rsid w:val="00F32679"/>
    <w:rsid w:val="00F51D05"/>
    <w:rsid w:val="00F85926"/>
    <w:rsid w:val="00F86F19"/>
    <w:rsid w:val="00F95B71"/>
    <w:rsid w:val="00FA765B"/>
    <w:rsid w:val="00FF14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1060"/>
    <w:pPr>
      <w:widowControl w:val="0"/>
      <w:jc w:val="both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862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1</Pages>
  <Words>45</Words>
  <Characters>260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微软用户</cp:lastModifiedBy>
  <cp:revision>13</cp:revision>
  <cp:lastPrinted>2016-02-06T07:02:00Z</cp:lastPrinted>
  <dcterms:created xsi:type="dcterms:W3CDTF">2016-02-14T05:48:00Z</dcterms:created>
  <dcterms:modified xsi:type="dcterms:W3CDTF">2019-02-18T02:48:00Z</dcterms:modified>
</cp:coreProperties>
</file>