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BA5135" w:rsidRDefault="0079209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92097" w:rsidRPr="00D30682" w:rsidRDefault="0079209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92097" w:rsidRPr="00DC1136" w:rsidRDefault="00792097" w:rsidP="004A49D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792097" w:rsidRPr="00DA06FF" w:rsidRDefault="0079209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r w:rsidRPr="004F6BD8">
        <w:rPr>
          <w:rFonts w:ascii="仿宋_GB2312" w:eastAsia="仿宋_GB2312" w:hint="eastAsia"/>
          <w:sz w:val="32"/>
          <w:szCs w:val="32"/>
        </w:rPr>
        <w:t>中小学素质教育中心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92097" w:rsidRDefault="00792097" w:rsidP="004A49D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792097" w:rsidRDefault="00792097" w:rsidP="004A49D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777.9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701.5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76.4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792097" w:rsidRDefault="00792097" w:rsidP="004A49D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92097" w:rsidRDefault="00792097" w:rsidP="004A49D4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92097" w:rsidRDefault="00792097" w:rsidP="004A49D4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792097" w:rsidRDefault="00792097" w:rsidP="004A49D4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92097" w:rsidRDefault="00792097" w:rsidP="00CF041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792097" w:rsidRDefault="00792097"/>
    <w:sectPr w:rsidR="0079209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097" w:rsidRDefault="00792097" w:rsidP="00732BC3">
      <w:r>
        <w:separator/>
      </w:r>
    </w:p>
  </w:endnote>
  <w:endnote w:type="continuationSeparator" w:id="0">
    <w:p w:rsidR="00792097" w:rsidRDefault="0079209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097" w:rsidRDefault="00792097" w:rsidP="00732BC3">
      <w:r>
        <w:separator/>
      </w:r>
    </w:p>
  </w:footnote>
  <w:footnote w:type="continuationSeparator" w:id="0">
    <w:p w:rsidR="00792097" w:rsidRDefault="0079209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7706B"/>
    <w:rsid w:val="00085B2A"/>
    <w:rsid w:val="000A301E"/>
    <w:rsid w:val="000A6462"/>
    <w:rsid w:val="000C5FDC"/>
    <w:rsid w:val="001216AE"/>
    <w:rsid w:val="0012449F"/>
    <w:rsid w:val="00144D2E"/>
    <w:rsid w:val="00161A9D"/>
    <w:rsid w:val="00180902"/>
    <w:rsid w:val="00181A34"/>
    <w:rsid w:val="001875D9"/>
    <w:rsid w:val="001A6F5D"/>
    <w:rsid w:val="001C2D73"/>
    <w:rsid w:val="001D58BA"/>
    <w:rsid w:val="001F35DE"/>
    <w:rsid w:val="002557DE"/>
    <w:rsid w:val="002575B1"/>
    <w:rsid w:val="00264775"/>
    <w:rsid w:val="00281774"/>
    <w:rsid w:val="002B39CC"/>
    <w:rsid w:val="002B5D14"/>
    <w:rsid w:val="002B70EE"/>
    <w:rsid w:val="002C3608"/>
    <w:rsid w:val="002E526A"/>
    <w:rsid w:val="002E77F1"/>
    <w:rsid w:val="003411A0"/>
    <w:rsid w:val="00365BD0"/>
    <w:rsid w:val="00376435"/>
    <w:rsid w:val="003A1552"/>
    <w:rsid w:val="003D53FC"/>
    <w:rsid w:val="003D6751"/>
    <w:rsid w:val="003D7382"/>
    <w:rsid w:val="0043712A"/>
    <w:rsid w:val="004435AC"/>
    <w:rsid w:val="00452438"/>
    <w:rsid w:val="004606D8"/>
    <w:rsid w:val="00486947"/>
    <w:rsid w:val="004969A1"/>
    <w:rsid w:val="004A49D4"/>
    <w:rsid w:val="004B2C9B"/>
    <w:rsid w:val="004E4305"/>
    <w:rsid w:val="004F6BD8"/>
    <w:rsid w:val="00502C0B"/>
    <w:rsid w:val="005234A4"/>
    <w:rsid w:val="005579EA"/>
    <w:rsid w:val="005A48F9"/>
    <w:rsid w:val="005B61ED"/>
    <w:rsid w:val="005D1DF4"/>
    <w:rsid w:val="00610445"/>
    <w:rsid w:val="00610DC9"/>
    <w:rsid w:val="006403A1"/>
    <w:rsid w:val="00644C8C"/>
    <w:rsid w:val="00653E1C"/>
    <w:rsid w:val="006C3E35"/>
    <w:rsid w:val="006C4C00"/>
    <w:rsid w:val="006E4313"/>
    <w:rsid w:val="00705BAC"/>
    <w:rsid w:val="00714E29"/>
    <w:rsid w:val="007171CF"/>
    <w:rsid w:val="00732BC3"/>
    <w:rsid w:val="00741747"/>
    <w:rsid w:val="007769AE"/>
    <w:rsid w:val="007771A8"/>
    <w:rsid w:val="00792097"/>
    <w:rsid w:val="007C4026"/>
    <w:rsid w:val="007C4AE4"/>
    <w:rsid w:val="007C59CA"/>
    <w:rsid w:val="007D0B32"/>
    <w:rsid w:val="007E0315"/>
    <w:rsid w:val="007F27A0"/>
    <w:rsid w:val="00810AC6"/>
    <w:rsid w:val="00832973"/>
    <w:rsid w:val="0085657D"/>
    <w:rsid w:val="008660A3"/>
    <w:rsid w:val="0087646B"/>
    <w:rsid w:val="0089402B"/>
    <w:rsid w:val="008B7229"/>
    <w:rsid w:val="008C5919"/>
    <w:rsid w:val="008C5B82"/>
    <w:rsid w:val="008E04B4"/>
    <w:rsid w:val="008E4F84"/>
    <w:rsid w:val="00906BA8"/>
    <w:rsid w:val="00906E0E"/>
    <w:rsid w:val="0095464E"/>
    <w:rsid w:val="009869C3"/>
    <w:rsid w:val="00A02063"/>
    <w:rsid w:val="00A12672"/>
    <w:rsid w:val="00A26843"/>
    <w:rsid w:val="00A3688D"/>
    <w:rsid w:val="00A47766"/>
    <w:rsid w:val="00A66E2D"/>
    <w:rsid w:val="00A7108D"/>
    <w:rsid w:val="00A747B9"/>
    <w:rsid w:val="00AA574D"/>
    <w:rsid w:val="00AB5960"/>
    <w:rsid w:val="00AF72C2"/>
    <w:rsid w:val="00B174E6"/>
    <w:rsid w:val="00B175D7"/>
    <w:rsid w:val="00B34B81"/>
    <w:rsid w:val="00B42182"/>
    <w:rsid w:val="00BA5135"/>
    <w:rsid w:val="00BB1886"/>
    <w:rsid w:val="00BD53C9"/>
    <w:rsid w:val="00BF27A2"/>
    <w:rsid w:val="00C054EF"/>
    <w:rsid w:val="00C14B6E"/>
    <w:rsid w:val="00C25874"/>
    <w:rsid w:val="00C26496"/>
    <w:rsid w:val="00C91A2F"/>
    <w:rsid w:val="00C92276"/>
    <w:rsid w:val="00C92EBD"/>
    <w:rsid w:val="00CB5E90"/>
    <w:rsid w:val="00CC1473"/>
    <w:rsid w:val="00CF041F"/>
    <w:rsid w:val="00D30682"/>
    <w:rsid w:val="00D337E8"/>
    <w:rsid w:val="00D376FB"/>
    <w:rsid w:val="00D50E82"/>
    <w:rsid w:val="00D57FB8"/>
    <w:rsid w:val="00D7758D"/>
    <w:rsid w:val="00DA06FF"/>
    <w:rsid w:val="00DC1136"/>
    <w:rsid w:val="00E21FBA"/>
    <w:rsid w:val="00E6249F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9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45</Words>
  <Characters>262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13</cp:revision>
  <cp:lastPrinted>2016-02-06T07:02:00Z</cp:lastPrinted>
  <dcterms:created xsi:type="dcterms:W3CDTF">2016-12-11T05:13:00Z</dcterms:created>
  <dcterms:modified xsi:type="dcterms:W3CDTF">2019-02-18T03:00:00Z</dcterms:modified>
</cp:coreProperties>
</file>