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F6A" w:rsidRPr="00A12672" w:rsidRDefault="00791F6A" w:rsidP="00F01060">
      <w:pPr>
        <w:spacing w:line="400" w:lineRule="exact"/>
        <w:rPr>
          <w:rFonts w:ascii="仿宋_GB2312" w:eastAsia="仿宋_GB2312"/>
          <w:szCs w:val="21"/>
        </w:rPr>
      </w:pPr>
    </w:p>
    <w:p w:rsidR="00791F6A" w:rsidRPr="00A12672" w:rsidRDefault="00791F6A" w:rsidP="00F01060">
      <w:pPr>
        <w:spacing w:line="400" w:lineRule="exact"/>
        <w:rPr>
          <w:rFonts w:ascii="仿宋_GB2312" w:eastAsia="仿宋_GB2312"/>
          <w:szCs w:val="21"/>
        </w:rPr>
      </w:pPr>
    </w:p>
    <w:p w:rsidR="00791F6A" w:rsidRPr="00A12672" w:rsidRDefault="00791F6A" w:rsidP="00F01060">
      <w:pPr>
        <w:spacing w:line="400" w:lineRule="exact"/>
        <w:rPr>
          <w:rFonts w:ascii="仿宋_GB2312" w:eastAsia="仿宋_GB2312"/>
          <w:szCs w:val="21"/>
        </w:rPr>
      </w:pPr>
    </w:p>
    <w:p w:rsidR="00791F6A" w:rsidRPr="00A12672" w:rsidRDefault="00791F6A" w:rsidP="00F01060">
      <w:pPr>
        <w:spacing w:line="400" w:lineRule="exact"/>
        <w:rPr>
          <w:rFonts w:ascii="仿宋_GB2312" w:eastAsia="仿宋_GB2312"/>
          <w:szCs w:val="21"/>
        </w:rPr>
      </w:pPr>
    </w:p>
    <w:p w:rsidR="00791F6A" w:rsidRPr="00A12672" w:rsidRDefault="00791F6A" w:rsidP="00F01060">
      <w:pPr>
        <w:spacing w:line="400" w:lineRule="exact"/>
        <w:rPr>
          <w:rFonts w:ascii="仿宋_GB2312" w:eastAsia="仿宋_GB2312"/>
          <w:szCs w:val="21"/>
        </w:rPr>
      </w:pPr>
    </w:p>
    <w:p w:rsidR="00791F6A" w:rsidRPr="00A12672" w:rsidRDefault="00791F6A" w:rsidP="00F01060">
      <w:pPr>
        <w:spacing w:line="400" w:lineRule="exact"/>
        <w:rPr>
          <w:rFonts w:ascii="仿宋_GB2312" w:eastAsia="仿宋_GB2312"/>
          <w:szCs w:val="21"/>
        </w:rPr>
      </w:pPr>
    </w:p>
    <w:p w:rsidR="00791F6A" w:rsidRPr="00A12672" w:rsidRDefault="00791F6A" w:rsidP="00F01060">
      <w:pPr>
        <w:spacing w:line="400" w:lineRule="exact"/>
        <w:rPr>
          <w:rFonts w:ascii="仿宋_GB2312" w:eastAsia="仿宋_GB2312"/>
          <w:szCs w:val="21"/>
        </w:rPr>
      </w:pPr>
    </w:p>
    <w:p w:rsidR="00791F6A" w:rsidRPr="00A12672" w:rsidRDefault="00791F6A" w:rsidP="00F01060">
      <w:pPr>
        <w:spacing w:line="400" w:lineRule="exact"/>
        <w:rPr>
          <w:rFonts w:ascii="仿宋_GB2312" w:eastAsia="仿宋_GB2312"/>
          <w:szCs w:val="21"/>
        </w:rPr>
      </w:pPr>
    </w:p>
    <w:p w:rsidR="00791F6A" w:rsidRPr="00BA5135" w:rsidRDefault="00791F6A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77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791F6A" w:rsidRPr="00D30682" w:rsidRDefault="00791F6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791F6A" w:rsidRPr="00DC1136" w:rsidRDefault="00791F6A" w:rsidP="00E22163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791F6A" w:rsidRPr="00DA06FF" w:rsidRDefault="00791F6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高新区半山幼儿园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791F6A" w:rsidRDefault="00791F6A" w:rsidP="00E22163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791F6A" w:rsidRDefault="00791F6A" w:rsidP="00E22163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439.4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32.4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407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791F6A" w:rsidRDefault="00791F6A" w:rsidP="00E22163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91F6A" w:rsidRDefault="00791F6A" w:rsidP="00E22163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791F6A" w:rsidRDefault="00791F6A" w:rsidP="00E22163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791F6A" w:rsidRDefault="00791F6A" w:rsidP="00E22163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791F6A" w:rsidRDefault="00791F6A" w:rsidP="00972025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791F6A" w:rsidRDefault="00791F6A" w:rsidP="000F76DD">
      <w:pPr>
        <w:spacing w:line="600" w:lineRule="exact"/>
        <w:ind w:firstLineChars="200" w:firstLine="31680"/>
      </w:pPr>
    </w:p>
    <w:sectPr w:rsidR="00791F6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F6A" w:rsidRDefault="00791F6A" w:rsidP="00732BC3">
      <w:r>
        <w:separator/>
      </w:r>
    </w:p>
  </w:endnote>
  <w:endnote w:type="continuationSeparator" w:id="0">
    <w:p w:rsidR="00791F6A" w:rsidRDefault="00791F6A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F6A" w:rsidRDefault="00791F6A" w:rsidP="00732BC3">
      <w:r>
        <w:separator/>
      </w:r>
    </w:p>
  </w:footnote>
  <w:footnote w:type="continuationSeparator" w:id="0">
    <w:p w:rsidR="00791F6A" w:rsidRDefault="00791F6A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239D4"/>
    <w:rsid w:val="0003330D"/>
    <w:rsid w:val="0007706B"/>
    <w:rsid w:val="00085B2A"/>
    <w:rsid w:val="000A301E"/>
    <w:rsid w:val="000A3D1B"/>
    <w:rsid w:val="000A7AC9"/>
    <w:rsid w:val="000C5FDC"/>
    <w:rsid w:val="000F214A"/>
    <w:rsid w:val="000F76DD"/>
    <w:rsid w:val="00117019"/>
    <w:rsid w:val="00122B30"/>
    <w:rsid w:val="0012549A"/>
    <w:rsid w:val="00144D2E"/>
    <w:rsid w:val="00175647"/>
    <w:rsid w:val="00180902"/>
    <w:rsid w:val="00181A34"/>
    <w:rsid w:val="001875D9"/>
    <w:rsid w:val="001927D1"/>
    <w:rsid w:val="001A6F5D"/>
    <w:rsid w:val="001C2D73"/>
    <w:rsid w:val="001F35DE"/>
    <w:rsid w:val="00235EED"/>
    <w:rsid w:val="00251CCD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411A0"/>
    <w:rsid w:val="00344217"/>
    <w:rsid w:val="00365C4B"/>
    <w:rsid w:val="00376435"/>
    <w:rsid w:val="003D53FC"/>
    <w:rsid w:val="003D6751"/>
    <w:rsid w:val="003D7382"/>
    <w:rsid w:val="0043712A"/>
    <w:rsid w:val="004435AC"/>
    <w:rsid w:val="00452438"/>
    <w:rsid w:val="004571C4"/>
    <w:rsid w:val="004606D8"/>
    <w:rsid w:val="004644DB"/>
    <w:rsid w:val="00486947"/>
    <w:rsid w:val="004969A1"/>
    <w:rsid w:val="004B2C9B"/>
    <w:rsid w:val="004C0243"/>
    <w:rsid w:val="005162AF"/>
    <w:rsid w:val="005234A4"/>
    <w:rsid w:val="005579EA"/>
    <w:rsid w:val="005A48F9"/>
    <w:rsid w:val="005B61ED"/>
    <w:rsid w:val="005D1DF4"/>
    <w:rsid w:val="005D3640"/>
    <w:rsid w:val="00610445"/>
    <w:rsid w:val="00610DC9"/>
    <w:rsid w:val="0063465A"/>
    <w:rsid w:val="006347A0"/>
    <w:rsid w:val="006403A1"/>
    <w:rsid w:val="00644C8C"/>
    <w:rsid w:val="00653E1C"/>
    <w:rsid w:val="006560AA"/>
    <w:rsid w:val="006C3E35"/>
    <w:rsid w:val="006C4C00"/>
    <w:rsid w:val="006D2EC1"/>
    <w:rsid w:val="006E4313"/>
    <w:rsid w:val="00705BAC"/>
    <w:rsid w:val="00732BC3"/>
    <w:rsid w:val="00741747"/>
    <w:rsid w:val="00742C05"/>
    <w:rsid w:val="007769AE"/>
    <w:rsid w:val="00791F6A"/>
    <w:rsid w:val="007A5C33"/>
    <w:rsid w:val="007C4026"/>
    <w:rsid w:val="007C4AE4"/>
    <w:rsid w:val="007E0315"/>
    <w:rsid w:val="00810AC6"/>
    <w:rsid w:val="00832973"/>
    <w:rsid w:val="0085657D"/>
    <w:rsid w:val="00873552"/>
    <w:rsid w:val="0089402B"/>
    <w:rsid w:val="008C5919"/>
    <w:rsid w:val="008C6733"/>
    <w:rsid w:val="008E04B4"/>
    <w:rsid w:val="008E4F84"/>
    <w:rsid w:val="00906BA8"/>
    <w:rsid w:val="0095464E"/>
    <w:rsid w:val="00972025"/>
    <w:rsid w:val="009869C3"/>
    <w:rsid w:val="00A02063"/>
    <w:rsid w:val="00A12672"/>
    <w:rsid w:val="00A26843"/>
    <w:rsid w:val="00A3688D"/>
    <w:rsid w:val="00A47766"/>
    <w:rsid w:val="00A66E2D"/>
    <w:rsid w:val="00A7108D"/>
    <w:rsid w:val="00A7152C"/>
    <w:rsid w:val="00A747B9"/>
    <w:rsid w:val="00AA574D"/>
    <w:rsid w:val="00AF72C2"/>
    <w:rsid w:val="00B174E6"/>
    <w:rsid w:val="00B175D7"/>
    <w:rsid w:val="00B34B81"/>
    <w:rsid w:val="00B42182"/>
    <w:rsid w:val="00BA5135"/>
    <w:rsid w:val="00BB1886"/>
    <w:rsid w:val="00BD53C9"/>
    <w:rsid w:val="00BF68CB"/>
    <w:rsid w:val="00C26496"/>
    <w:rsid w:val="00C37704"/>
    <w:rsid w:val="00C92276"/>
    <w:rsid w:val="00CB4A21"/>
    <w:rsid w:val="00CB5D4B"/>
    <w:rsid w:val="00CB5E90"/>
    <w:rsid w:val="00CC1473"/>
    <w:rsid w:val="00D30682"/>
    <w:rsid w:val="00D337E8"/>
    <w:rsid w:val="00D376FB"/>
    <w:rsid w:val="00D50E82"/>
    <w:rsid w:val="00D53E30"/>
    <w:rsid w:val="00D57FB8"/>
    <w:rsid w:val="00D7758D"/>
    <w:rsid w:val="00DA06FF"/>
    <w:rsid w:val="00DC1136"/>
    <w:rsid w:val="00DC3372"/>
    <w:rsid w:val="00DE7A2C"/>
    <w:rsid w:val="00E12661"/>
    <w:rsid w:val="00E21FBA"/>
    <w:rsid w:val="00E22163"/>
    <w:rsid w:val="00E90DD1"/>
    <w:rsid w:val="00E92701"/>
    <w:rsid w:val="00EB6E55"/>
    <w:rsid w:val="00EC2E73"/>
    <w:rsid w:val="00EC3A81"/>
    <w:rsid w:val="00ED56AE"/>
    <w:rsid w:val="00EF390E"/>
    <w:rsid w:val="00F003F3"/>
    <w:rsid w:val="00F00A46"/>
    <w:rsid w:val="00F01060"/>
    <w:rsid w:val="00F1075A"/>
    <w:rsid w:val="00F32679"/>
    <w:rsid w:val="00F35475"/>
    <w:rsid w:val="00F51D05"/>
    <w:rsid w:val="00F85926"/>
    <w:rsid w:val="00F86F19"/>
    <w:rsid w:val="00F95B71"/>
    <w:rsid w:val="00FA5FA9"/>
    <w:rsid w:val="00FA765B"/>
    <w:rsid w:val="00FD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33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44</Words>
  <Characters>257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11</cp:revision>
  <cp:lastPrinted>2016-02-06T07:02:00Z</cp:lastPrinted>
  <dcterms:created xsi:type="dcterms:W3CDTF">2016-12-11T05:19:00Z</dcterms:created>
  <dcterms:modified xsi:type="dcterms:W3CDTF">2019-02-18T02:49:00Z</dcterms:modified>
</cp:coreProperties>
</file>