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F25" w:rsidRPr="00A12672" w:rsidRDefault="008D6F25" w:rsidP="00F01060">
      <w:pPr>
        <w:spacing w:line="400" w:lineRule="exact"/>
        <w:rPr>
          <w:rFonts w:ascii="仿宋_GB2312" w:eastAsia="仿宋_GB2312"/>
          <w:szCs w:val="21"/>
        </w:rPr>
      </w:pPr>
    </w:p>
    <w:p w:rsidR="008D6F25" w:rsidRPr="00A12672" w:rsidRDefault="008D6F25" w:rsidP="00F01060">
      <w:pPr>
        <w:spacing w:line="400" w:lineRule="exact"/>
        <w:rPr>
          <w:rFonts w:ascii="仿宋_GB2312" w:eastAsia="仿宋_GB2312"/>
          <w:szCs w:val="21"/>
        </w:rPr>
      </w:pPr>
    </w:p>
    <w:p w:rsidR="008D6F25" w:rsidRPr="00A12672" w:rsidRDefault="008D6F25" w:rsidP="00F01060">
      <w:pPr>
        <w:spacing w:line="400" w:lineRule="exact"/>
        <w:rPr>
          <w:rFonts w:ascii="仿宋_GB2312" w:eastAsia="仿宋_GB2312"/>
          <w:szCs w:val="21"/>
        </w:rPr>
      </w:pPr>
    </w:p>
    <w:p w:rsidR="008D6F25" w:rsidRPr="00A12672" w:rsidRDefault="008D6F25" w:rsidP="00F01060">
      <w:pPr>
        <w:spacing w:line="400" w:lineRule="exact"/>
        <w:rPr>
          <w:rFonts w:ascii="仿宋_GB2312" w:eastAsia="仿宋_GB2312"/>
          <w:szCs w:val="21"/>
        </w:rPr>
      </w:pPr>
    </w:p>
    <w:p w:rsidR="008D6F25" w:rsidRPr="00A12672" w:rsidRDefault="008D6F25" w:rsidP="00F01060">
      <w:pPr>
        <w:spacing w:line="400" w:lineRule="exact"/>
        <w:rPr>
          <w:rFonts w:ascii="仿宋_GB2312" w:eastAsia="仿宋_GB2312"/>
          <w:szCs w:val="21"/>
        </w:rPr>
      </w:pPr>
    </w:p>
    <w:p w:rsidR="008D6F25" w:rsidRPr="00A12672" w:rsidRDefault="008D6F25" w:rsidP="00F01060">
      <w:pPr>
        <w:spacing w:line="400" w:lineRule="exact"/>
        <w:rPr>
          <w:rFonts w:ascii="仿宋_GB2312" w:eastAsia="仿宋_GB2312"/>
          <w:szCs w:val="21"/>
        </w:rPr>
      </w:pPr>
    </w:p>
    <w:p w:rsidR="008D6F25" w:rsidRPr="00A12672" w:rsidRDefault="008D6F25" w:rsidP="00F01060">
      <w:pPr>
        <w:spacing w:line="400" w:lineRule="exact"/>
        <w:rPr>
          <w:rFonts w:ascii="仿宋_GB2312" w:eastAsia="仿宋_GB2312"/>
          <w:szCs w:val="21"/>
        </w:rPr>
      </w:pPr>
    </w:p>
    <w:p w:rsidR="008D6F25" w:rsidRPr="00A12672" w:rsidRDefault="008D6F25" w:rsidP="00F01060">
      <w:pPr>
        <w:spacing w:line="400" w:lineRule="exact"/>
        <w:rPr>
          <w:rFonts w:ascii="仿宋_GB2312" w:eastAsia="仿宋_GB2312"/>
          <w:szCs w:val="21"/>
        </w:rPr>
      </w:pPr>
    </w:p>
    <w:p w:rsidR="008D6F25" w:rsidRPr="00BA5135" w:rsidRDefault="008D6F25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78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8D6F25" w:rsidRPr="00D30682" w:rsidRDefault="008D6F25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8D6F25" w:rsidRPr="00DC1136" w:rsidRDefault="008D6F25" w:rsidP="000368EF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8D6F25" w:rsidRPr="00DA06FF" w:rsidRDefault="008D6F25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高新区浦项道幼儿园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8D6F25" w:rsidRDefault="008D6F25" w:rsidP="000368EF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8D6F25" w:rsidRDefault="008D6F25" w:rsidP="000368EF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282.4</w:t>
      </w:r>
      <w:r>
        <w:rPr>
          <w:rFonts w:ascii="仿宋_GB2312" w:eastAsia="仿宋_GB2312" w:hint="eastAsia"/>
          <w:sz w:val="32"/>
          <w:szCs w:val="32"/>
        </w:rPr>
        <w:t>万元，包括：商品和服务支出</w:t>
      </w:r>
      <w:r>
        <w:rPr>
          <w:rFonts w:ascii="仿宋_GB2312" w:eastAsia="仿宋_GB2312"/>
          <w:sz w:val="32"/>
          <w:szCs w:val="32"/>
        </w:rPr>
        <w:t>282.4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8D6F25" w:rsidRDefault="008D6F25" w:rsidP="000368EF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8D6F25" w:rsidRDefault="008D6F25" w:rsidP="000368EF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8D6F25" w:rsidRDefault="008D6F25" w:rsidP="000368EF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8D6F25" w:rsidRDefault="008D6F25" w:rsidP="000368EF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8D6F25" w:rsidRDefault="008D6F25" w:rsidP="00972025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8D6F25" w:rsidRDefault="008D6F25" w:rsidP="00B96BFA">
      <w:pPr>
        <w:spacing w:line="600" w:lineRule="exact"/>
        <w:ind w:firstLineChars="200" w:firstLine="31680"/>
      </w:pPr>
    </w:p>
    <w:sectPr w:rsidR="008D6F25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F25" w:rsidRDefault="008D6F25" w:rsidP="00732BC3">
      <w:r>
        <w:separator/>
      </w:r>
    </w:p>
  </w:endnote>
  <w:endnote w:type="continuationSeparator" w:id="0">
    <w:p w:rsidR="008D6F25" w:rsidRDefault="008D6F25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F25" w:rsidRDefault="008D6F25" w:rsidP="00732BC3">
      <w:r>
        <w:separator/>
      </w:r>
    </w:p>
  </w:footnote>
  <w:footnote w:type="continuationSeparator" w:id="0">
    <w:p w:rsidR="008D6F25" w:rsidRDefault="008D6F25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0008"/>
    <w:rsid w:val="0000607C"/>
    <w:rsid w:val="0001028E"/>
    <w:rsid w:val="00011A3C"/>
    <w:rsid w:val="00013420"/>
    <w:rsid w:val="00023871"/>
    <w:rsid w:val="0003330D"/>
    <w:rsid w:val="000368EF"/>
    <w:rsid w:val="000376FA"/>
    <w:rsid w:val="0007706B"/>
    <w:rsid w:val="00085B2A"/>
    <w:rsid w:val="000A301E"/>
    <w:rsid w:val="000A3D1B"/>
    <w:rsid w:val="000C5FDC"/>
    <w:rsid w:val="0012549A"/>
    <w:rsid w:val="00144D2E"/>
    <w:rsid w:val="00180902"/>
    <w:rsid w:val="00181A34"/>
    <w:rsid w:val="001875D9"/>
    <w:rsid w:val="001927D1"/>
    <w:rsid w:val="001A68F1"/>
    <w:rsid w:val="001A6F5D"/>
    <w:rsid w:val="001C2D73"/>
    <w:rsid w:val="001F35DE"/>
    <w:rsid w:val="002421DE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411A0"/>
    <w:rsid w:val="00376435"/>
    <w:rsid w:val="003A1D62"/>
    <w:rsid w:val="003D53FC"/>
    <w:rsid w:val="003D6751"/>
    <w:rsid w:val="003D7382"/>
    <w:rsid w:val="00417FA0"/>
    <w:rsid w:val="0043712A"/>
    <w:rsid w:val="004435AC"/>
    <w:rsid w:val="00452438"/>
    <w:rsid w:val="004571C4"/>
    <w:rsid w:val="004606D8"/>
    <w:rsid w:val="004644DB"/>
    <w:rsid w:val="00486947"/>
    <w:rsid w:val="004969A1"/>
    <w:rsid w:val="004B2C9B"/>
    <w:rsid w:val="004C0079"/>
    <w:rsid w:val="005162AF"/>
    <w:rsid w:val="005234A4"/>
    <w:rsid w:val="005579EA"/>
    <w:rsid w:val="005A48F9"/>
    <w:rsid w:val="005B61ED"/>
    <w:rsid w:val="005C645F"/>
    <w:rsid w:val="005D1DF4"/>
    <w:rsid w:val="005D3640"/>
    <w:rsid w:val="00610445"/>
    <w:rsid w:val="00610DC9"/>
    <w:rsid w:val="006347A0"/>
    <w:rsid w:val="006403A1"/>
    <w:rsid w:val="00644C8C"/>
    <w:rsid w:val="00653E1C"/>
    <w:rsid w:val="006C0362"/>
    <w:rsid w:val="006C3E35"/>
    <w:rsid w:val="006C4C00"/>
    <w:rsid w:val="006D2EC1"/>
    <w:rsid w:val="006E4313"/>
    <w:rsid w:val="00705BAC"/>
    <w:rsid w:val="00732BC3"/>
    <w:rsid w:val="00741747"/>
    <w:rsid w:val="00742C05"/>
    <w:rsid w:val="007769AE"/>
    <w:rsid w:val="00795104"/>
    <w:rsid w:val="007C4026"/>
    <w:rsid w:val="007C4AE4"/>
    <w:rsid w:val="007E0315"/>
    <w:rsid w:val="007E2EB2"/>
    <w:rsid w:val="00810AC6"/>
    <w:rsid w:val="00832973"/>
    <w:rsid w:val="0085657D"/>
    <w:rsid w:val="0089402B"/>
    <w:rsid w:val="008C5919"/>
    <w:rsid w:val="008D6F25"/>
    <w:rsid w:val="008E04B4"/>
    <w:rsid w:val="008E3932"/>
    <w:rsid w:val="008E4F84"/>
    <w:rsid w:val="00906BA8"/>
    <w:rsid w:val="0095464E"/>
    <w:rsid w:val="00972025"/>
    <w:rsid w:val="009869C3"/>
    <w:rsid w:val="00A02063"/>
    <w:rsid w:val="00A12672"/>
    <w:rsid w:val="00A26843"/>
    <w:rsid w:val="00A3688D"/>
    <w:rsid w:val="00A47766"/>
    <w:rsid w:val="00A620D7"/>
    <w:rsid w:val="00A66E2D"/>
    <w:rsid w:val="00A7108D"/>
    <w:rsid w:val="00A7152C"/>
    <w:rsid w:val="00A747B9"/>
    <w:rsid w:val="00AA574D"/>
    <w:rsid w:val="00AF72C2"/>
    <w:rsid w:val="00B174E6"/>
    <w:rsid w:val="00B175D7"/>
    <w:rsid w:val="00B34B81"/>
    <w:rsid w:val="00B42182"/>
    <w:rsid w:val="00B50059"/>
    <w:rsid w:val="00B628D5"/>
    <w:rsid w:val="00B96BFA"/>
    <w:rsid w:val="00BA5135"/>
    <w:rsid w:val="00BB1886"/>
    <w:rsid w:val="00BD53C9"/>
    <w:rsid w:val="00C26496"/>
    <w:rsid w:val="00C37704"/>
    <w:rsid w:val="00C92276"/>
    <w:rsid w:val="00CB5D4B"/>
    <w:rsid w:val="00CB5E90"/>
    <w:rsid w:val="00CC1473"/>
    <w:rsid w:val="00CF6783"/>
    <w:rsid w:val="00D20956"/>
    <w:rsid w:val="00D30682"/>
    <w:rsid w:val="00D337E8"/>
    <w:rsid w:val="00D376FB"/>
    <w:rsid w:val="00D50E82"/>
    <w:rsid w:val="00D57FB8"/>
    <w:rsid w:val="00D7758D"/>
    <w:rsid w:val="00DA06FF"/>
    <w:rsid w:val="00DC1136"/>
    <w:rsid w:val="00DE679A"/>
    <w:rsid w:val="00DE7A2C"/>
    <w:rsid w:val="00E12661"/>
    <w:rsid w:val="00E21FBA"/>
    <w:rsid w:val="00E4456D"/>
    <w:rsid w:val="00E90DD1"/>
    <w:rsid w:val="00E92701"/>
    <w:rsid w:val="00EA2BA5"/>
    <w:rsid w:val="00EB6E55"/>
    <w:rsid w:val="00EC0754"/>
    <w:rsid w:val="00EC2E73"/>
    <w:rsid w:val="00EC3A81"/>
    <w:rsid w:val="00ED56AE"/>
    <w:rsid w:val="00ED5CF0"/>
    <w:rsid w:val="00EF390E"/>
    <w:rsid w:val="00F003F3"/>
    <w:rsid w:val="00F00A46"/>
    <w:rsid w:val="00F01060"/>
    <w:rsid w:val="00F1075A"/>
    <w:rsid w:val="00F32679"/>
    <w:rsid w:val="00F35475"/>
    <w:rsid w:val="00F51D05"/>
    <w:rsid w:val="00F85926"/>
    <w:rsid w:val="00F86F19"/>
    <w:rsid w:val="00F9312D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76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42</Words>
  <Characters>241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9</cp:revision>
  <cp:lastPrinted>2016-02-06T07:02:00Z</cp:lastPrinted>
  <dcterms:created xsi:type="dcterms:W3CDTF">2017-02-14T03:46:00Z</dcterms:created>
  <dcterms:modified xsi:type="dcterms:W3CDTF">2019-02-18T02:58:00Z</dcterms:modified>
</cp:coreProperties>
</file>