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BA5135" w:rsidRDefault="00395D59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395D59" w:rsidRPr="00D30682" w:rsidRDefault="00395D5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395D59" w:rsidRPr="00DC1136" w:rsidRDefault="00395D59" w:rsidP="007624B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395D59" w:rsidRPr="00DA06FF" w:rsidRDefault="00395D5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高新区科技创新局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395D59" w:rsidRDefault="00395D59" w:rsidP="007624B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395D59" w:rsidRPr="00E35BA4" w:rsidRDefault="00395D59" w:rsidP="007624B7">
      <w:pPr>
        <w:spacing w:line="600" w:lineRule="exact"/>
        <w:ind w:firstLineChars="200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32805</w:t>
      </w:r>
      <w:r>
        <w:rPr>
          <w:rFonts w:ascii="仿宋_GB2312" w:eastAsia="仿宋_GB2312" w:cs="仿宋_GB2312" w:hint="eastAsia"/>
          <w:sz w:val="32"/>
          <w:szCs w:val="32"/>
        </w:rPr>
        <w:t>万元，其中</w:t>
      </w:r>
      <w:r w:rsidRPr="00E35BA4">
        <w:rPr>
          <w:rFonts w:ascii="仿宋_GB2312" w:eastAsia="仿宋_GB2312" w:cs="仿宋_GB2312" w:hint="eastAsia"/>
          <w:sz w:val="32"/>
          <w:szCs w:val="32"/>
        </w:rPr>
        <w:t>商品和服务支出</w:t>
      </w:r>
      <w:r>
        <w:rPr>
          <w:rFonts w:ascii="仿宋_GB2312" w:eastAsia="仿宋_GB2312" w:cs="仿宋_GB2312"/>
          <w:sz w:val="32"/>
          <w:szCs w:val="32"/>
        </w:rPr>
        <w:t>105</w:t>
      </w:r>
      <w:r w:rsidRPr="00E35BA4">
        <w:rPr>
          <w:rFonts w:ascii="仿宋_GB2312" w:eastAsia="仿宋_GB2312" w:cs="仿宋_GB2312" w:hint="eastAsia"/>
          <w:sz w:val="32"/>
          <w:szCs w:val="32"/>
        </w:rPr>
        <w:t>万元，对企业补助支出</w:t>
      </w:r>
      <w:r>
        <w:rPr>
          <w:rFonts w:ascii="仿宋_GB2312" w:eastAsia="仿宋_GB2312" w:cs="仿宋_GB2312"/>
          <w:sz w:val="32"/>
          <w:szCs w:val="32"/>
        </w:rPr>
        <w:t>32700</w:t>
      </w:r>
      <w:r w:rsidRPr="00E35BA4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95D59" w:rsidRDefault="00395D59" w:rsidP="007624B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95D59" w:rsidRDefault="00395D59" w:rsidP="007624B7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395D59" w:rsidRDefault="00395D59" w:rsidP="007624B7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395D59" w:rsidRDefault="00395D59" w:rsidP="007624B7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395D59" w:rsidRDefault="00395D59" w:rsidP="005C7C4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395D59" w:rsidRDefault="00395D59" w:rsidP="00CD4C60">
      <w:pPr>
        <w:spacing w:line="600" w:lineRule="exact"/>
        <w:ind w:firstLineChars="200" w:firstLine="31680"/>
      </w:pPr>
    </w:p>
    <w:sectPr w:rsidR="00395D59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D59" w:rsidRDefault="00395D59" w:rsidP="00732BC3">
      <w:r>
        <w:separator/>
      </w:r>
    </w:p>
  </w:endnote>
  <w:endnote w:type="continuationSeparator" w:id="0">
    <w:p w:rsidR="00395D59" w:rsidRDefault="00395D5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D59" w:rsidRDefault="00395D59" w:rsidP="00732BC3">
      <w:r>
        <w:separator/>
      </w:r>
    </w:p>
  </w:footnote>
  <w:footnote w:type="continuationSeparator" w:id="0">
    <w:p w:rsidR="00395D59" w:rsidRDefault="00395D5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217367"/>
    <w:rsid w:val="00264775"/>
    <w:rsid w:val="002E526A"/>
    <w:rsid w:val="00395D59"/>
    <w:rsid w:val="003D53FC"/>
    <w:rsid w:val="00472CEB"/>
    <w:rsid w:val="004969A1"/>
    <w:rsid w:val="004B2C9B"/>
    <w:rsid w:val="004F3D54"/>
    <w:rsid w:val="005C7C40"/>
    <w:rsid w:val="006403A1"/>
    <w:rsid w:val="006C4C00"/>
    <w:rsid w:val="0072797A"/>
    <w:rsid w:val="00732BC3"/>
    <w:rsid w:val="007624B7"/>
    <w:rsid w:val="007C4AE4"/>
    <w:rsid w:val="007D1087"/>
    <w:rsid w:val="008E04B4"/>
    <w:rsid w:val="008E3779"/>
    <w:rsid w:val="008E4F84"/>
    <w:rsid w:val="00A12672"/>
    <w:rsid w:val="00A26843"/>
    <w:rsid w:val="00A4415E"/>
    <w:rsid w:val="00A747B9"/>
    <w:rsid w:val="00A865A5"/>
    <w:rsid w:val="00AE5C1B"/>
    <w:rsid w:val="00AF42E6"/>
    <w:rsid w:val="00B74384"/>
    <w:rsid w:val="00BA5135"/>
    <w:rsid w:val="00BD53C9"/>
    <w:rsid w:val="00C177C3"/>
    <w:rsid w:val="00CA0760"/>
    <w:rsid w:val="00CD4C60"/>
    <w:rsid w:val="00D30682"/>
    <w:rsid w:val="00D50E82"/>
    <w:rsid w:val="00DA06FF"/>
    <w:rsid w:val="00DC1136"/>
    <w:rsid w:val="00DF3A2E"/>
    <w:rsid w:val="00E35BA4"/>
    <w:rsid w:val="00E77D04"/>
    <w:rsid w:val="00EB6E55"/>
    <w:rsid w:val="00EF390E"/>
    <w:rsid w:val="00F00A46"/>
    <w:rsid w:val="00F01060"/>
    <w:rsid w:val="00F86F19"/>
    <w:rsid w:val="00F9510D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43</Words>
  <Characters>249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10</cp:revision>
  <cp:lastPrinted>2016-02-06T07:02:00Z</cp:lastPrinted>
  <dcterms:created xsi:type="dcterms:W3CDTF">2016-02-14T01:44:00Z</dcterms:created>
  <dcterms:modified xsi:type="dcterms:W3CDTF">2019-02-18T06:55:00Z</dcterms:modified>
</cp:coreProperties>
</file>